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32458014"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0C0724">
              <w:rPr>
                <w:sz w:val="64"/>
              </w:rPr>
              <w:t>TS</w:t>
            </w:r>
            <w:bookmarkEnd w:id="1"/>
            <w:r w:rsidRPr="00133525">
              <w:rPr>
                <w:sz w:val="64"/>
              </w:rPr>
              <w:t xml:space="preserve"> </w:t>
            </w:r>
            <w:r w:rsidR="007B3661">
              <w:rPr>
                <w:sz w:val="64"/>
              </w:rPr>
              <w:t>26.532</w:t>
            </w:r>
            <w:r w:rsidRPr="00133525">
              <w:rPr>
                <w:sz w:val="64"/>
              </w:rPr>
              <w:t xml:space="preserve"> </w:t>
            </w:r>
            <w:r w:rsidRPr="004D3578">
              <w:t>V</w:t>
            </w:r>
            <w:bookmarkStart w:id="2" w:name="specVersion"/>
            <w:r w:rsidR="00997B9D">
              <w:t>0.</w:t>
            </w:r>
            <w:r w:rsidR="00CF788B">
              <w:t>0.</w:t>
            </w:r>
            <w:r w:rsidR="003D5398">
              <w:t>2</w:t>
            </w:r>
            <w:bookmarkEnd w:id="2"/>
            <w:r w:rsidRPr="004D3578">
              <w:t xml:space="preserve"> </w:t>
            </w:r>
            <w:r w:rsidRPr="00133525">
              <w:rPr>
                <w:sz w:val="32"/>
              </w:rPr>
              <w:t>(</w:t>
            </w:r>
            <w:r w:rsidR="00997B9D">
              <w:rPr>
                <w:sz w:val="32"/>
              </w:rPr>
              <w:t>2021-0</w:t>
            </w:r>
            <w:r w:rsidR="00EB1AC4">
              <w:rPr>
                <w:sz w:val="32"/>
              </w:rPr>
              <w:t>8</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4C8F59F8" w:rsidR="00BA4B8D" w:rsidRDefault="004F0988" w:rsidP="000C0724">
            <w:pPr>
              <w:pStyle w:val="ZB"/>
              <w:framePr w:w="0" w:hRule="auto" w:wrap="auto" w:vAnchor="margin" w:hAnchor="text" w:yAlign="inline"/>
            </w:pPr>
            <w:r w:rsidRPr="004D3578">
              <w:t xml:space="preserve">Technical </w:t>
            </w:r>
            <w:bookmarkStart w:id="3" w:name="spectype2"/>
            <w:r w:rsidRPr="000C0724">
              <w:t>Specification</w:t>
            </w:r>
            <w:bookmarkEnd w:id="3"/>
            <w:r w:rsidR="00BA4B8D">
              <w:br/>
            </w:r>
            <w:r w:rsidR="00BA4B8D">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A0524F" w:rsidRDefault="004F0988" w:rsidP="00133525">
            <w:pPr>
              <w:pStyle w:val="ZT"/>
              <w:framePr w:wrap="auto" w:hAnchor="text" w:yAlign="inline"/>
            </w:pPr>
            <w:r w:rsidRPr="00A0524F">
              <w:t xml:space="preserve">3rd Generation Partnership </w:t>
            </w:r>
            <w:proofErr w:type="gramStart"/>
            <w:r w:rsidRPr="00A0524F">
              <w:t>Project;</w:t>
            </w:r>
            <w:proofErr w:type="gramEnd"/>
          </w:p>
          <w:p w14:paraId="653799DC" w14:textId="051BDFF7" w:rsidR="004F0988" w:rsidRPr="00A0524F" w:rsidRDefault="004F0988" w:rsidP="00133525">
            <w:pPr>
              <w:pStyle w:val="ZT"/>
              <w:framePr w:wrap="auto" w:hAnchor="text" w:yAlign="inline"/>
            </w:pPr>
            <w:r w:rsidRPr="00A0524F">
              <w:t xml:space="preserve">Technical Specification Group </w:t>
            </w:r>
            <w:bookmarkStart w:id="4" w:name="specTitle"/>
            <w:proofErr w:type="gramStart"/>
            <w:r w:rsidR="00F63B43" w:rsidRPr="00A0524F">
              <w:t>SA</w:t>
            </w:r>
            <w:r w:rsidRPr="00A0524F">
              <w:t>;</w:t>
            </w:r>
            <w:proofErr w:type="gramEnd"/>
          </w:p>
          <w:p w14:paraId="211669E9" w14:textId="5A1E7177" w:rsidR="004F0988" w:rsidRPr="00A0524F" w:rsidRDefault="00E87518" w:rsidP="00133525">
            <w:pPr>
              <w:pStyle w:val="ZT"/>
              <w:framePr w:wrap="auto" w:hAnchor="text" w:yAlign="inline"/>
            </w:pPr>
            <w:r w:rsidRPr="00A0524F">
              <w:t xml:space="preserve">Data Collection and </w:t>
            </w:r>
            <w:proofErr w:type="gramStart"/>
            <w:r w:rsidRPr="00A0524F">
              <w:t>Reporting</w:t>
            </w:r>
            <w:r w:rsidR="004F0988" w:rsidRPr="00A0524F">
              <w:t>;</w:t>
            </w:r>
            <w:proofErr w:type="gramEnd"/>
          </w:p>
          <w:p w14:paraId="73E9D314" w14:textId="768E331A" w:rsidR="00062023" w:rsidRPr="00A0524F" w:rsidRDefault="00787FEF" w:rsidP="00133525">
            <w:pPr>
              <w:pStyle w:val="ZT"/>
              <w:framePr w:wrap="auto" w:hAnchor="text" w:yAlign="inline"/>
            </w:pPr>
            <w:r w:rsidRPr="00A0524F">
              <w:t xml:space="preserve">Protocols and </w:t>
            </w:r>
            <w:proofErr w:type="gramStart"/>
            <w:r w:rsidRPr="00A0524F">
              <w:t>Formats</w:t>
            </w:r>
            <w:r w:rsidR="00062023" w:rsidRPr="00A0524F">
              <w:t>;</w:t>
            </w:r>
            <w:proofErr w:type="gramEnd"/>
          </w:p>
          <w:bookmarkEnd w:id="4"/>
          <w:p w14:paraId="04CAC1E0" w14:textId="576C58C1" w:rsidR="004F0988" w:rsidRPr="00A0524F" w:rsidRDefault="004F0988" w:rsidP="00133525">
            <w:pPr>
              <w:pStyle w:val="ZT"/>
              <w:framePr w:wrap="auto" w:hAnchor="text" w:yAlign="inline"/>
              <w:rPr>
                <w:i/>
                <w:sz w:val="28"/>
              </w:rPr>
            </w:pPr>
            <w:r w:rsidRPr="00A0524F">
              <w:t>(</w:t>
            </w:r>
            <w:r w:rsidRPr="00A0524F">
              <w:rPr>
                <w:rStyle w:val="ZGSM"/>
              </w:rPr>
              <w:t xml:space="preserve">Release </w:t>
            </w:r>
            <w:bookmarkStart w:id="5" w:name="specRelease"/>
            <w:r w:rsidR="00D82E6F" w:rsidRPr="00A0524F">
              <w:rPr>
                <w:rStyle w:val="ZGSM"/>
              </w:rPr>
              <w:t>1</w:t>
            </w:r>
            <w:r w:rsidRPr="00A0524F">
              <w:rPr>
                <w:rStyle w:val="ZGSM"/>
              </w:rPr>
              <w:t>7</w:t>
            </w:r>
            <w:bookmarkEnd w:id="5"/>
            <w:r w:rsidRPr="00A0524F">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77777777" w:rsidR="00D82E6F" w:rsidRDefault="00EB1AC4"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pt;height:65.25pt">
                  <v:imagedata r:id="rId9" o:title="5G-logo_175px"/>
                </v:shape>
              </w:pict>
            </w:r>
          </w:p>
        </w:tc>
        <w:tc>
          <w:tcPr>
            <w:tcW w:w="5540" w:type="dxa"/>
            <w:shd w:val="clear" w:color="auto" w:fill="auto"/>
          </w:tcPr>
          <w:p w14:paraId="26F08BD1" w14:textId="77777777" w:rsidR="00D82E6F" w:rsidRDefault="00EB1AC4" w:rsidP="00D82E6F">
            <w:pPr>
              <w:jc w:val="right"/>
            </w:pPr>
            <w:bookmarkStart w:id="6" w:name="logos"/>
            <w:r>
              <w:pict w14:anchorId="07842277">
                <v:shape id="_x0000_i1026" type="#_x0000_t75" style="width:129.75pt;height:78.75pt">
                  <v:imagedata r:id="rId10" o:title="3GPP-logo_web"/>
                </v:shape>
              </w:pict>
            </w:r>
            <w:bookmarkEnd w:id="6"/>
          </w:p>
        </w:tc>
      </w:tr>
      <w:tr w:rsidR="00D82E6F" w14:paraId="48DEBCEB" w14:textId="77777777" w:rsidTr="005E4BB2">
        <w:trPr>
          <w:trHeight w:hRule="exact" w:val="5783"/>
        </w:trPr>
        <w:tc>
          <w:tcPr>
            <w:tcW w:w="10423" w:type="dxa"/>
            <w:gridSpan w:val="2"/>
            <w:shd w:val="clear" w:color="auto" w:fill="auto"/>
          </w:tcPr>
          <w:p w14:paraId="56990EEF" w14:textId="73CD67DD"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133525">
              <w:rPr>
                <w:noProof/>
                <w:sz w:val="18"/>
              </w:rPr>
              <w:t xml:space="preserve">© </w:t>
            </w:r>
            <w:bookmarkStart w:id="11" w:name="copyrightDate"/>
            <w:r w:rsidRPr="00A0524F">
              <w:rPr>
                <w:noProof/>
                <w:sz w:val="18"/>
              </w:rPr>
              <w:t>2</w:t>
            </w:r>
            <w:r w:rsidR="008E2D68" w:rsidRPr="00A0524F">
              <w:rPr>
                <w:noProof/>
                <w:sz w:val="18"/>
              </w:rPr>
              <w:t>021</w:t>
            </w:r>
            <w:bookmarkEnd w:id="11"/>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rsidP="00B123F6">
      <w:pPr>
        <w:pStyle w:val="TT"/>
        <w:spacing w:before="0"/>
      </w:pPr>
      <w:r w:rsidRPr="004D3578">
        <w:br w:type="page"/>
      </w:r>
      <w:bookmarkStart w:id="13" w:name="tableOfContents"/>
      <w:bookmarkEnd w:id="13"/>
      <w:r w:rsidRPr="004D3578">
        <w:lastRenderedPageBreak/>
        <w:t>Contents</w:t>
      </w:r>
    </w:p>
    <w:p w14:paraId="132B658C" w14:textId="69B94ED0" w:rsidR="005511E0" w:rsidRDefault="004D3578">
      <w:pPr>
        <w:pStyle w:val="TOC1"/>
        <w:rPr>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r w:rsidR="005511E0">
        <w:t>Foreword</w:t>
      </w:r>
      <w:r w:rsidR="005511E0">
        <w:tab/>
      </w:r>
      <w:r w:rsidR="005511E0">
        <w:fldChar w:fldCharType="begin"/>
      </w:r>
      <w:r w:rsidR="005511E0">
        <w:instrText xml:space="preserve"> PAGEREF _Toc78967993 \h </w:instrText>
      </w:r>
      <w:r w:rsidR="005511E0">
        <w:fldChar w:fldCharType="separate"/>
      </w:r>
      <w:r w:rsidR="005511E0">
        <w:t>5</w:t>
      </w:r>
      <w:r w:rsidR="005511E0">
        <w:fldChar w:fldCharType="end"/>
      </w:r>
    </w:p>
    <w:p w14:paraId="02E3742B" w14:textId="70E64910" w:rsidR="005511E0" w:rsidRDefault="005511E0">
      <w:pPr>
        <w:pStyle w:val="TOC1"/>
        <w:rPr>
          <w:rFonts w:asciiTheme="minorHAnsi" w:eastAsiaTheme="minorEastAsia" w:hAnsiTheme="minorHAnsi" w:cstheme="minorBidi"/>
          <w:szCs w:val="22"/>
          <w:lang w:val="en-US" w:eastAsia="zh-CN"/>
        </w:rPr>
      </w:pPr>
      <w:r>
        <w:t>Introduction</w:t>
      </w:r>
      <w:r>
        <w:tab/>
      </w:r>
      <w:r>
        <w:fldChar w:fldCharType="begin"/>
      </w:r>
      <w:r>
        <w:instrText xml:space="preserve"> PAGEREF _Toc78967994 \h </w:instrText>
      </w:r>
      <w:r>
        <w:fldChar w:fldCharType="separate"/>
      </w:r>
      <w:r>
        <w:t>7</w:t>
      </w:r>
      <w:r>
        <w:fldChar w:fldCharType="end"/>
      </w:r>
    </w:p>
    <w:p w14:paraId="6AEC53F6" w14:textId="1606FC89" w:rsidR="005511E0" w:rsidRDefault="005511E0">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_Toc78967995 \h </w:instrText>
      </w:r>
      <w:r>
        <w:fldChar w:fldCharType="separate"/>
      </w:r>
      <w:r>
        <w:t>8</w:t>
      </w:r>
      <w:r>
        <w:fldChar w:fldCharType="end"/>
      </w:r>
    </w:p>
    <w:p w14:paraId="075DE302" w14:textId="3B6E2EDF" w:rsidR="005511E0" w:rsidRDefault="005511E0">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_Toc78967996 \h </w:instrText>
      </w:r>
      <w:r>
        <w:fldChar w:fldCharType="separate"/>
      </w:r>
      <w:r>
        <w:t>8</w:t>
      </w:r>
      <w:r>
        <w:fldChar w:fldCharType="end"/>
      </w:r>
    </w:p>
    <w:p w14:paraId="37DA77A7" w14:textId="09DBBFA8" w:rsidR="005511E0" w:rsidRDefault="005511E0">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_Toc78967997 \h </w:instrText>
      </w:r>
      <w:r>
        <w:fldChar w:fldCharType="separate"/>
      </w:r>
      <w:r>
        <w:t>8</w:t>
      </w:r>
      <w:r>
        <w:fldChar w:fldCharType="end"/>
      </w:r>
    </w:p>
    <w:p w14:paraId="532D16C9" w14:textId="3F031CF0" w:rsidR="005511E0" w:rsidRDefault="005511E0">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_Toc78967998 \h </w:instrText>
      </w:r>
      <w:r>
        <w:fldChar w:fldCharType="separate"/>
      </w:r>
      <w:r>
        <w:t>8</w:t>
      </w:r>
      <w:r>
        <w:fldChar w:fldCharType="end"/>
      </w:r>
    </w:p>
    <w:p w14:paraId="03D0040D" w14:textId="5A9BBE65" w:rsidR="005511E0" w:rsidRDefault="005511E0">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_Toc78967999 \h </w:instrText>
      </w:r>
      <w:r>
        <w:fldChar w:fldCharType="separate"/>
      </w:r>
      <w:r>
        <w:t>8</w:t>
      </w:r>
      <w:r>
        <w:fldChar w:fldCharType="end"/>
      </w:r>
    </w:p>
    <w:p w14:paraId="5E3810D5" w14:textId="3DD0E034" w:rsidR="005511E0" w:rsidRDefault="005511E0">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_Toc78968000 \h </w:instrText>
      </w:r>
      <w:r>
        <w:fldChar w:fldCharType="separate"/>
      </w:r>
      <w:r>
        <w:t>9</w:t>
      </w:r>
      <w:r>
        <w:fldChar w:fldCharType="end"/>
      </w:r>
    </w:p>
    <w:p w14:paraId="27EA985E" w14:textId="5FBEDE61" w:rsidR="005511E0" w:rsidRDefault="005511E0">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General Aspects of APIs for Data Collection and Reporting</w:t>
      </w:r>
      <w:r>
        <w:tab/>
      </w:r>
      <w:r>
        <w:fldChar w:fldCharType="begin"/>
      </w:r>
      <w:r>
        <w:instrText xml:space="preserve"> PAGEREF _Toc78968001 \h </w:instrText>
      </w:r>
      <w:r>
        <w:fldChar w:fldCharType="separate"/>
      </w:r>
      <w:r>
        <w:t>10</w:t>
      </w:r>
      <w:r>
        <w:fldChar w:fldCharType="end"/>
      </w:r>
    </w:p>
    <w:p w14:paraId="6DE41195" w14:textId="420A9EF7" w:rsidR="005511E0" w:rsidRDefault="005511E0">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HTTP resource URIs and paths</w:t>
      </w:r>
      <w:r>
        <w:tab/>
      </w:r>
      <w:r>
        <w:fldChar w:fldCharType="begin"/>
      </w:r>
      <w:r>
        <w:instrText xml:space="preserve"> PAGEREF _Toc78968002 \h </w:instrText>
      </w:r>
      <w:r>
        <w:fldChar w:fldCharType="separate"/>
      </w:r>
      <w:r>
        <w:t>10</w:t>
      </w:r>
      <w:r>
        <w:fldChar w:fldCharType="end"/>
      </w:r>
    </w:p>
    <w:p w14:paraId="61836D40" w14:textId="7DB2F26B" w:rsidR="005511E0" w:rsidRDefault="005511E0">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Usage of HTTP</w:t>
      </w:r>
      <w:r>
        <w:tab/>
      </w:r>
      <w:r>
        <w:fldChar w:fldCharType="begin"/>
      </w:r>
      <w:r>
        <w:instrText xml:space="preserve"> PAGEREF _Toc78968003 \h </w:instrText>
      </w:r>
      <w:r>
        <w:fldChar w:fldCharType="separate"/>
      </w:r>
      <w:r>
        <w:t>10</w:t>
      </w:r>
      <w:r>
        <w:fldChar w:fldCharType="end"/>
      </w:r>
    </w:p>
    <w:p w14:paraId="0A030E4A" w14:textId="0CDCD009" w:rsidR="005511E0" w:rsidRDefault="005511E0">
      <w:pPr>
        <w:pStyle w:val="TOC3"/>
        <w:rPr>
          <w:rFonts w:asciiTheme="minorHAnsi" w:eastAsiaTheme="minorEastAsia" w:hAnsiTheme="minorHAnsi" w:cstheme="minorBidi"/>
          <w:sz w:val="22"/>
          <w:szCs w:val="22"/>
          <w:lang w:val="en-US" w:eastAsia="zh-CN"/>
        </w:rPr>
      </w:pPr>
      <w:r>
        <w:t>3.2.1</w:t>
      </w:r>
      <w:r>
        <w:rPr>
          <w:rFonts w:asciiTheme="minorHAnsi" w:eastAsiaTheme="minorEastAsia" w:hAnsiTheme="minorHAnsi" w:cstheme="minorBidi"/>
          <w:sz w:val="22"/>
          <w:szCs w:val="22"/>
          <w:lang w:val="en-US" w:eastAsia="zh-CN"/>
        </w:rPr>
        <w:tab/>
      </w:r>
      <w:r>
        <w:t>HTTP protocol version</w:t>
      </w:r>
      <w:r>
        <w:tab/>
      </w:r>
      <w:r>
        <w:fldChar w:fldCharType="begin"/>
      </w:r>
      <w:r>
        <w:instrText xml:space="preserve"> PAGEREF _Toc78968004 \h </w:instrText>
      </w:r>
      <w:r>
        <w:fldChar w:fldCharType="separate"/>
      </w:r>
      <w:r>
        <w:t>10</w:t>
      </w:r>
      <w:r>
        <w:fldChar w:fldCharType="end"/>
      </w:r>
    </w:p>
    <w:p w14:paraId="3247DEC9" w14:textId="306FE0AF" w:rsidR="005511E0" w:rsidRDefault="005511E0">
      <w:pPr>
        <w:pStyle w:val="TOC3"/>
        <w:rPr>
          <w:rFonts w:asciiTheme="minorHAnsi" w:eastAsiaTheme="minorEastAsia" w:hAnsiTheme="minorHAnsi" w:cstheme="minorBidi"/>
          <w:sz w:val="22"/>
          <w:szCs w:val="22"/>
          <w:lang w:val="en-US" w:eastAsia="zh-CN"/>
        </w:rPr>
      </w:pPr>
      <w:r>
        <w:t>3.2.2</w:t>
      </w:r>
      <w:r>
        <w:rPr>
          <w:rFonts w:asciiTheme="minorHAnsi" w:eastAsiaTheme="minorEastAsia" w:hAnsiTheme="minorHAnsi" w:cstheme="minorBidi"/>
          <w:sz w:val="22"/>
          <w:szCs w:val="22"/>
          <w:lang w:val="en-US" w:eastAsia="zh-CN"/>
        </w:rPr>
        <w:tab/>
      </w:r>
      <w:r>
        <w:t>HTTP message bodies for API resources</w:t>
      </w:r>
      <w:r>
        <w:tab/>
      </w:r>
      <w:r>
        <w:fldChar w:fldCharType="begin"/>
      </w:r>
      <w:r>
        <w:instrText xml:space="preserve"> PAGEREF _Toc78968005 \h </w:instrText>
      </w:r>
      <w:r>
        <w:fldChar w:fldCharType="separate"/>
      </w:r>
      <w:r>
        <w:t>10</w:t>
      </w:r>
      <w:r>
        <w:fldChar w:fldCharType="end"/>
      </w:r>
    </w:p>
    <w:p w14:paraId="0A3A9DD0" w14:textId="43B98A43" w:rsidR="005511E0" w:rsidRDefault="005511E0">
      <w:pPr>
        <w:pStyle w:val="TOC3"/>
        <w:rPr>
          <w:rFonts w:asciiTheme="minorHAnsi" w:eastAsiaTheme="minorEastAsia" w:hAnsiTheme="minorHAnsi" w:cstheme="minorBidi"/>
          <w:sz w:val="22"/>
          <w:szCs w:val="22"/>
          <w:lang w:val="en-US" w:eastAsia="zh-CN"/>
        </w:rPr>
      </w:pPr>
      <w:r>
        <w:t>3.2.3</w:t>
      </w:r>
      <w:r>
        <w:rPr>
          <w:rFonts w:asciiTheme="minorHAnsi" w:eastAsiaTheme="minorEastAsia" w:hAnsiTheme="minorHAnsi" w:cstheme="minorBidi"/>
          <w:sz w:val="22"/>
          <w:szCs w:val="22"/>
          <w:lang w:val="en-US" w:eastAsia="zh-CN"/>
        </w:rPr>
        <w:tab/>
      </w:r>
      <w:r>
        <w:t>Usage of HTTP headers</w:t>
      </w:r>
      <w:r>
        <w:tab/>
      </w:r>
      <w:r>
        <w:fldChar w:fldCharType="begin"/>
      </w:r>
      <w:r>
        <w:instrText xml:space="preserve"> PAGEREF _Toc78968006 \h </w:instrText>
      </w:r>
      <w:r>
        <w:fldChar w:fldCharType="separate"/>
      </w:r>
      <w:r>
        <w:t>10</w:t>
      </w:r>
      <w:r>
        <w:fldChar w:fldCharType="end"/>
      </w:r>
    </w:p>
    <w:p w14:paraId="05C4F168" w14:textId="395DA219" w:rsidR="005511E0" w:rsidRDefault="005511E0">
      <w:pPr>
        <w:pStyle w:val="TOC3"/>
        <w:rPr>
          <w:rFonts w:asciiTheme="minorHAnsi" w:eastAsiaTheme="minorEastAsia" w:hAnsiTheme="minorHAnsi" w:cstheme="minorBidi"/>
          <w:sz w:val="22"/>
          <w:szCs w:val="22"/>
          <w:lang w:val="en-US" w:eastAsia="zh-CN"/>
        </w:rPr>
      </w:pPr>
      <w:r>
        <w:t>3.2.4</w:t>
      </w:r>
      <w:r>
        <w:rPr>
          <w:rFonts w:asciiTheme="minorHAnsi" w:eastAsiaTheme="minorEastAsia" w:hAnsiTheme="minorHAnsi" w:cstheme="minorBidi"/>
          <w:sz w:val="22"/>
          <w:szCs w:val="22"/>
          <w:lang w:val="en-US" w:eastAsia="zh-CN"/>
        </w:rPr>
        <w:tab/>
      </w:r>
      <w:r>
        <w:t>HTTP response codes</w:t>
      </w:r>
      <w:r>
        <w:tab/>
      </w:r>
      <w:r>
        <w:fldChar w:fldCharType="begin"/>
      </w:r>
      <w:r>
        <w:instrText xml:space="preserve"> PAGEREF _Toc78968007 \h </w:instrText>
      </w:r>
      <w:r>
        <w:fldChar w:fldCharType="separate"/>
      </w:r>
      <w:r>
        <w:t>10</w:t>
      </w:r>
      <w:r>
        <w:fldChar w:fldCharType="end"/>
      </w:r>
    </w:p>
    <w:p w14:paraId="6F6DE923" w14:textId="16F03BFE" w:rsidR="005511E0" w:rsidRDefault="005511E0">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Common API data types</w:t>
      </w:r>
      <w:r>
        <w:tab/>
      </w:r>
      <w:r>
        <w:fldChar w:fldCharType="begin"/>
      </w:r>
      <w:r>
        <w:instrText xml:space="preserve"> PAGEREF _Toc78968008 \h </w:instrText>
      </w:r>
      <w:r>
        <w:fldChar w:fldCharType="separate"/>
      </w:r>
      <w:r>
        <w:t>10</w:t>
      </w:r>
      <w:r>
        <w:fldChar w:fldCharType="end"/>
      </w:r>
    </w:p>
    <w:p w14:paraId="6695D30E" w14:textId="1998C189" w:rsidR="005511E0" w:rsidRDefault="005511E0">
      <w:pPr>
        <w:pStyle w:val="TOC3"/>
        <w:rPr>
          <w:rFonts w:asciiTheme="minorHAnsi" w:eastAsiaTheme="minorEastAsia" w:hAnsiTheme="minorHAnsi" w:cstheme="minorBidi"/>
          <w:sz w:val="22"/>
          <w:szCs w:val="22"/>
          <w:lang w:val="en-US" w:eastAsia="zh-CN"/>
        </w:rPr>
      </w:pPr>
      <w:r>
        <w:t>3.3.1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_Toc78968009 \h </w:instrText>
      </w:r>
      <w:r>
        <w:fldChar w:fldCharType="separate"/>
      </w:r>
      <w:r>
        <w:t>10</w:t>
      </w:r>
      <w:r>
        <w:fldChar w:fldCharType="end"/>
      </w:r>
    </w:p>
    <w:p w14:paraId="1CCEBD4B" w14:textId="219147D5" w:rsidR="005511E0" w:rsidRDefault="005511E0">
      <w:pPr>
        <w:pStyle w:val="TOC3"/>
        <w:rPr>
          <w:rFonts w:asciiTheme="minorHAnsi" w:eastAsiaTheme="minorEastAsia" w:hAnsiTheme="minorHAnsi" w:cstheme="minorBidi"/>
          <w:sz w:val="22"/>
          <w:szCs w:val="22"/>
          <w:lang w:val="en-US" w:eastAsia="zh-CN"/>
        </w:rPr>
      </w:pPr>
      <w:r>
        <w:t>3.3.2</w:t>
      </w:r>
      <w:r>
        <w:rPr>
          <w:rFonts w:asciiTheme="minorHAnsi" w:eastAsiaTheme="minorEastAsia" w:hAnsiTheme="minorHAnsi" w:cstheme="minorBidi"/>
          <w:sz w:val="22"/>
          <w:szCs w:val="22"/>
          <w:lang w:val="en-US" w:eastAsia="zh-CN"/>
        </w:rPr>
        <w:tab/>
      </w:r>
      <w:r>
        <w:t>Simple data types</w:t>
      </w:r>
      <w:r>
        <w:tab/>
      </w:r>
      <w:r>
        <w:fldChar w:fldCharType="begin"/>
      </w:r>
      <w:r>
        <w:instrText xml:space="preserve"> PAGEREF _Toc78968010 \h </w:instrText>
      </w:r>
      <w:r>
        <w:fldChar w:fldCharType="separate"/>
      </w:r>
      <w:r>
        <w:t>10</w:t>
      </w:r>
      <w:r>
        <w:fldChar w:fldCharType="end"/>
      </w:r>
    </w:p>
    <w:p w14:paraId="4240ADBA" w14:textId="56111C36" w:rsidR="005511E0" w:rsidRDefault="005511E0">
      <w:pPr>
        <w:pStyle w:val="TOC3"/>
        <w:rPr>
          <w:rFonts w:asciiTheme="minorHAnsi" w:eastAsiaTheme="minorEastAsia" w:hAnsiTheme="minorHAnsi" w:cstheme="minorBidi"/>
          <w:sz w:val="22"/>
          <w:szCs w:val="22"/>
          <w:lang w:val="en-US" w:eastAsia="zh-CN"/>
        </w:rPr>
      </w:pPr>
      <w:r>
        <w:t>3.3.3</w:t>
      </w:r>
      <w:r>
        <w:rPr>
          <w:rFonts w:asciiTheme="minorHAnsi" w:eastAsiaTheme="minorEastAsia" w:hAnsiTheme="minorHAnsi" w:cstheme="minorBidi"/>
          <w:sz w:val="22"/>
          <w:szCs w:val="22"/>
          <w:lang w:val="en-US" w:eastAsia="zh-CN"/>
        </w:rPr>
        <w:tab/>
      </w:r>
      <w:r>
        <w:t>Structure data types</w:t>
      </w:r>
      <w:r>
        <w:tab/>
      </w:r>
      <w:r>
        <w:fldChar w:fldCharType="begin"/>
      </w:r>
      <w:r>
        <w:instrText xml:space="preserve"> PAGEREF _Toc78968011 \h </w:instrText>
      </w:r>
      <w:r>
        <w:fldChar w:fldCharType="separate"/>
      </w:r>
      <w:r>
        <w:t>10</w:t>
      </w:r>
      <w:r>
        <w:fldChar w:fldCharType="end"/>
      </w:r>
    </w:p>
    <w:p w14:paraId="46559D59" w14:textId="75086A93" w:rsidR="005511E0" w:rsidRDefault="005511E0">
      <w:pPr>
        <w:pStyle w:val="TOC3"/>
        <w:rPr>
          <w:rFonts w:asciiTheme="minorHAnsi" w:eastAsiaTheme="minorEastAsia" w:hAnsiTheme="minorHAnsi" w:cstheme="minorBidi"/>
          <w:sz w:val="22"/>
          <w:szCs w:val="22"/>
          <w:lang w:val="en-US" w:eastAsia="zh-CN"/>
        </w:rPr>
      </w:pPr>
      <w:r>
        <w:t>3.3.4</w:t>
      </w:r>
      <w:r>
        <w:rPr>
          <w:rFonts w:asciiTheme="minorHAnsi" w:eastAsiaTheme="minorEastAsia" w:hAnsiTheme="minorHAnsi" w:cstheme="minorBidi"/>
          <w:sz w:val="22"/>
          <w:szCs w:val="22"/>
          <w:lang w:val="en-US" w:eastAsia="zh-CN"/>
        </w:rPr>
        <w:tab/>
      </w:r>
      <w:r>
        <w:t>Enumerated data types</w:t>
      </w:r>
      <w:r>
        <w:tab/>
      </w:r>
      <w:r>
        <w:fldChar w:fldCharType="begin"/>
      </w:r>
      <w:r>
        <w:instrText xml:space="preserve"> PAGEREF _Toc78968012 \h </w:instrText>
      </w:r>
      <w:r>
        <w:fldChar w:fldCharType="separate"/>
      </w:r>
      <w:r>
        <w:t>10</w:t>
      </w:r>
      <w:r>
        <w:fldChar w:fldCharType="end"/>
      </w:r>
    </w:p>
    <w:p w14:paraId="5D8244EF" w14:textId="316F3C8A" w:rsidR="005511E0" w:rsidRDefault="005511E0">
      <w:pPr>
        <w:pStyle w:val="TOC2"/>
        <w:rPr>
          <w:rFonts w:asciiTheme="minorHAnsi" w:eastAsiaTheme="minorEastAsia" w:hAnsiTheme="minorHAnsi" w:cstheme="minorBidi"/>
          <w:sz w:val="22"/>
          <w:szCs w:val="22"/>
          <w:lang w:val="en-US" w:eastAsia="zh-CN"/>
        </w:rPr>
      </w:pPr>
      <w:r>
        <w:t>3.4</w:t>
      </w:r>
      <w:r>
        <w:rPr>
          <w:rFonts w:asciiTheme="minorHAnsi" w:eastAsiaTheme="minorEastAsia" w:hAnsiTheme="minorHAnsi" w:cstheme="minorBidi"/>
          <w:sz w:val="22"/>
          <w:szCs w:val="22"/>
          <w:lang w:val="en-US" w:eastAsia="zh-CN"/>
        </w:rPr>
        <w:tab/>
      </w:r>
      <w:r>
        <w:t>Explanation of API data model notation</w:t>
      </w:r>
      <w:r>
        <w:tab/>
      </w:r>
      <w:r>
        <w:fldChar w:fldCharType="begin"/>
      </w:r>
      <w:r>
        <w:instrText xml:space="preserve"> PAGEREF _Toc78968013 \h </w:instrText>
      </w:r>
      <w:r>
        <w:fldChar w:fldCharType="separate"/>
      </w:r>
      <w:r>
        <w:t>10</w:t>
      </w:r>
      <w:r>
        <w:fldChar w:fldCharType="end"/>
      </w:r>
    </w:p>
    <w:p w14:paraId="699B6A5A" w14:textId="5EDF21D1" w:rsidR="005511E0" w:rsidRDefault="005511E0">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Network-side APIs</w:t>
      </w:r>
      <w:r>
        <w:tab/>
      </w:r>
      <w:r>
        <w:fldChar w:fldCharType="begin"/>
      </w:r>
      <w:r>
        <w:instrText xml:space="preserve"> PAGEREF _Toc78968014 \h </w:instrText>
      </w:r>
      <w:r>
        <w:fldChar w:fldCharType="separate"/>
      </w:r>
      <w:r>
        <w:t>10</w:t>
      </w:r>
      <w:r>
        <w:fldChar w:fldCharType="end"/>
      </w:r>
    </w:p>
    <w:p w14:paraId="0A4BDD42" w14:textId="18143CEA" w:rsidR="005511E0" w:rsidRDefault="005511E0">
      <w:pPr>
        <w:pStyle w:val="TOC2"/>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_Toc78968015 \h </w:instrText>
      </w:r>
      <w:r>
        <w:fldChar w:fldCharType="separate"/>
      </w:r>
      <w:r>
        <w:t>10</w:t>
      </w:r>
      <w:r>
        <w:fldChar w:fldCharType="end"/>
      </w:r>
    </w:p>
    <w:p w14:paraId="1B73E94C" w14:textId="2E2287E5" w:rsidR="005511E0" w:rsidRDefault="005511E0">
      <w:pPr>
        <w:pStyle w:val="TOC2"/>
        <w:rPr>
          <w:rFonts w:asciiTheme="minorHAnsi" w:eastAsiaTheme="minorEastAsia" w:hAnsiTheme="minorHAnsi" w:cstheme="minorBidi"/>
          <w:sz w:val="22"/>
          <w:szCs w:val="22"/>
          <w:lang w:val="en-US" w:eastAsia="zh-CN"/>
        </w:rPr>
      </w:pPr>
      <w:r>
        <w:t>4.2</w:t>
      </w:r>
      <w:r>
        <w:rPr>
          <w:rFonts w:asciiTheme="minorHAnsi" w:eastAsiaTheme="minorEastAsia" w:hAnsiTheme="minorHAnsi" w:cstheme="minorBidi"/>
          <w:sz w:val="22"/>
          <w:szCs w:val="22"/>
          <w:lang w:val="en-US" w:eastAsia="zh-CN"/>
        </w:rPr>
        <w:tab/>
      </w:r>
      <w:r>
        <w:t>Data collection and reporting provisioning</w:t>
      </w:r>
      <w:r>
        <w:tab/>
      </w:r>
      <w:r>
        <w:fldChar w:fldCharType="begin"/>
      </w:r>
      <w:r>
        <w:instrText xml:space="preserve"> PAGEREF _Toc78968016 \h </w:instrText>
      </w:r>
      <w:r>
        <w:fldChar w:fldCharType="separate"/>
      </w:r>
      <w:r>
        <w:t>10</w:t>
      </w:r>
      <w:r>
        <w:fldChar w:fldCharType="end"/>
      </w:r>
    </w:p>
    <w:p w14:paraId="48C9C48D" w14:textId="030CF074" w:rsidR="005511E0" w:rsidRDefault="005511E0">
      <w:pPr>
        <w:pStyle w:val="TOC3"/>
        <w:rPr>
          <w:rFonts w:asciiTheme="minorHAnsi" w:eastAsiaTheme="minorEastAsia" w:hAnsiTheme="minorHAnsi" w:cstheme="minorBidi"/>
          <w:sz w:val="22"/>
          <w:szCs w:val="22"/>
          <w:lang w:val="en-US" w:eastAsia="zh-CN"/>
        </w:rPr>
      </w:pPr>
      <w:r>
        <w:t>4.2.1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_Toc78968017 \h </w:instrText>
      </w:r>
      <w:r>
        <w:fldChar w:fldCharType="separate"/>
      </w:r>
      <w:r>
        <w:t>10</w:t>
      </w:r>
      <w:r>
        <w:fldChar w:fldCharType="end"/>
      </w:r>
    </w:p>
    <w:p w14:paraId="7F863B0C" w14:textId="09D3B9E4" w:rsidR="005511E0" w:rsidRDefault="005511E0">
      <w:pPr>
        <w:pStyle w:val="TOC3"/>
        <w:rPr>
          <w:rFonts w:asciiTheme="minorHAnsi" w:eastAsiaTheme="minorEastAsia" w:hAnsiTheme="minorHAnsi" w:cstheme="minorBidi"/>
          <w:sz w:val="22"/>
          <w:szCs w:val="22"/>
          <w:lang w:val="en-US" w:eastAsia="zh-CN"/>
        </w:rPr>
      </w:pPr>
      <w:r>
        <w:t>4.2.2</w:t>
      </w:r>
      <w:r>
        <w:rPr>
          <w:rFonts w:asciiTheme="minorHAnsi" w:eastAsiaTheme="minorEastAsia" w:hAnsiTheme="minorHAnsi" w:cstheme="minorBidi"/>
          <w:sz w:val="22"/>
          <w:szCs w:val="22"/>
          <w:lang w:val="en-US" w:eastAsia="zh-CN"/>
        </w:rPr>
        <w:tab/>
      </w:r>
      <w:r>
        <w:t>Resource structure</w:t>
      </w:r>
      <w:r>
        <w:tab/>
      </w:r>
      <w:r>
        <w:fldChar w:fldCharType="begin"/>
      </w:r>
      <w:r>
        <w:instrText xml:space="preserve"> PAGEREF _Toc78968018 \h </w:instrText>
      </w:r>
      <w:r>
        <w:fldChar w:fldCharType="separate"/>
      </w:r>
      <w:r>
        <w:t>11</w:t>
      </w:r>
      <w:r>
        <w:fldChar w:fldCharType="end"/>
      </w:r>
    </w:p>
    <w:p w14:paraId="5B9435CA" w14:textId="51E06DF8" w:rsidR="005511E0" w:rsidRDefault="005511E0">
      <w:pPr>
        <w:pStyle w:val="TOC3"/>
        <w:rPr>
          <w:rFonts w:asciiTheme="minorHAnsi" w:eastAsiaTheme="minorEastAsia" w:hAnsiTheme="minorHAnsi" w:cstheme="minorBidi"/>
          <w:sz w:val="22"/>
          <w:szCs w:val="22"/>
          <w:lang w:val="en-US" w:eastAsia="zh-CN"/>
        </w:rPr>
      </w:pPr>
      <w:r>
        <w:t>4.2.3</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_Toc78968019 \h </w:instrText>
      </w:r>
      <w:r>
        <w:fldChar w:fldCharType="separate"/>
      </w:r>
      <w:r>
        <w:t>11</w:t>
      </w:r>
      <w:r>
        <w:fldChar w:fldCharType="end"/>
      </w:r>
    </w:p>
    <w:p w14:paraId="5FE07F17" w14:textId="009A04EA" w:rsidR="005511E0" w:rsidRDefault="005511E0">
      <w:pPr>
        <w:pStyle w:val="TOC3"/>
        <w:rPr>
          <w:rFonts w:asciiTheme="minorHAnsi" w:eastAsiaTheme="minorEastAsia" w:hAnsiTheme="minorHAnsi" w:cstheme="minorBidi"/>
          <w:sz w:val="22"/>
          <w:szCs w:val="22"/>
          <w:lang w:val="en-US" w:eastAsia="zh-CN"/>
        </w:rPr>
      </w:pPr>
      <w:r>
        <w:t>4.2.4</w:t>
      </w:r>
      <w:r>
        <w:rPr>
          <w:rFonts w:asciiTheme="minorHAnsi" w:eastAsiaTheme="minorEastAsia" w:hAnsiTheme="minorHAnsi" w:cstheme="minorBidi"/>
          <w:sz w:val="22"/>
          <w:szCs w:val="22"/>
          <w:lang w:val="en-US" w:eastAsia="zh-CN"/>
        </w:rPr>
        <w:tab/>
      </w:r>
      <w:r>
        <w:t>Mediation by NEF</w:t>
      </w:r>
      <w:r>
        <w:tab/>
      </w:r>
      <w:r>
        <w:fldChar w:fldCharType="begin"/>
      </w:r>
      <w:r>
        <w:instrText xml:space="preserve"> PAGEREF _Toc78968020 \h </w:instrText>
      </w:r>
      <w:r>
        <w:fldChar w:fldCharType="separate"/>
      </w:r>
      <w:r>
        <w:t>11</w:t>
      </w:r>
      <w:r>
        <w:fldChar w:fldCharType="end"/>
      </w:r>
    </w:p>
    <w:p w14:paraId="42788719" w14:textId="5C04F0F0" w:rsidR="005511E0" w:rsidRDefault="005511E0">
      <w:pPr>
        <w:pStyle w:val="TOC2"/>
        <w:rPr>
          <w:rFonts w:asciiTheme="minorHAnsi" w:eastAsiaTheme="minorEastAsia" w:hAnsiTheme="minorHAnsi" w:cstheme="minorBidi"/>
          <w:sz w:val="22"/>
          <w:szCs w:val="22"/>
          <w:lang w:val="en-US" w:eastAsia="zh-CN"/>
        </w:rPr>
      </w:pPr>
      <w:r>
        <w:t>4.3</w:t>
      </w:r>
      <w:r>
        <w:rPr>
          <w:rFonts w:asciiTheme="minorHAnsi" w:eastAsiaTheme="minorEastAsia" w:hAnsiTheme="minorHAnsi" w:cstheme="minorBidi"/>
          <w:sz w:val="22"/>
          <w:szCs w:val="22"/>
          <w:lang w:val="en-US" w:eastAsia="zh-CN"/>
        </w:rPr>
        <w:tab/>
      </w:r>
      <w:r>
        <w:t>Indirect data reporting</w:t>
      </w:r>
      <w:r>
        <w:tab/>
      </w:r>
      <w:r>
        <w:fldChar w:fldCharType="begin"/>
      </w:r>
      <w:r>
        <w:instrText xml:space="preserve"> PAGEREF _Toc78968021 \h </w:instrText>
      </w:r>
      <w:r>
        <w:fldChar w:fldCharType="separate"/>
      </w:r>
      <w:r>
        <w:t>11</w:t>
      </w:r>
      <w:r>
        <w:fldChar w:fldCharType="end"/>
      </w:r>
    </w:p>
    <w:p w14:paraId="24E39995" w14:textId="522C5202" w:rsidR="005511E0" w:rsidRDefault="005511E0">
      <w:pPr>
        <w:pStyle w:val="TOC3"/>
        <w:rPr>
          <w:rFonts w:asciiTheme="minorHAnsi" w:eastAsiaTheme="minorEastAsia" w:hAnsiTheme="minorHAnsi" w:cstheme="minorBidi"/>
          <w:sz w:val="22"/>
          <w:szCs w:val="22"/>
          <w:lang w:val="en-US" w:eastAsia="zh-CN"/>
        </w:rPr>
      </w:pPr>
      <w:r>
        <w:t>4.3.1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_Toc78968022 \h </w:instrText>
      </w:r>
      <w:r>
        <w:fldChar w:fldCharType="separate"/>
      </w:r>
      <w:r>
        <w:t>11</w:t>
      </w:r>
      <w:r>
        <w:fldChar w:fldCharType="end"/>
      </w:r>
    </w:p>
    <w:p w14:paraId="4A87B841" w14:textId="2E4E20E4" w:rsidR="005511E0" w:rsidRDefault="005511E0">
      <w:pPr>
        <w:pStyle w:val="TOC3"/>
        <w:rPr>
          <w:rFonts w:asciiTheme="minorHAnsi" w:eastAsiaTheme="minorEastAsia" w:hAnsiTheme="minorHAnsi" w:cstheme="minorBidi"/>
          <w:sz w:val="22"/>
          <w:szCs w:val="22"/>
          <w:lang w:val="en-US" w:eastAsia="zh-CN"/>
        </w:rPr>
      </w:pPr>
      <w:r>
        <w:t>4.3.2</w:t>
      </w:r>
      <w:r>
        <w:rPr>
          <w:rFonts w:asciiTheme="minorHAnsi" w:eastAsiaTheme="minorEastAsia" w:hAnsiTheme="minorHAnsi" w:cstheme="minorBidi"/>
          <w:sz w:val="22"/>
          <w:szCs w:val="22"/>
          <w:lang w:val="en-US" w:eastAsia="zh-CN"/>
        </w:rPr>
        <w:tab/>
      </w:r>
      <w:r>
        <w:t>Resource structure</w:t>
      </w:r>
      <w:r>
        <w:tab/>
      </w:r>
      <w:r>
        <w:fldChar w:fldCharType="begin"/>
      </w:r>
      <w:r>
        <w:instrText xml:space="preserve"> PAGEREF _Toc78968023 \h </w:instrText>
      </w:r>
      <w:r>
        <w:fldChar w:fldCharType="separate"/>
      </w:r>
      <w:r>
        <w:t>11</w:t>
      </w:r>
      <w:r>
        <w:fldChar w:fldCharType="end"/>
      </w:r>
    </w:p>
    <w:p w14:paraId="53B46842" w14:textId="7C02DADB" w:rsidR="005511E0" w:rsidRDefault="005511E0">
      <w:pPr>
        <w:pStyle w:val="TOC3"/>
        <w:rPr>
          <w:rFonts w:asciiTheme="minorHAnsi" w:eastAsiaTheme="minorEastAsia" w:hAnsiTheme="minorHAnsi" w:cstheme="minorBidi"/>
          <w:sz w:val="22"/>
          <w:szCs w:val="22"/>
          <w:lang w:val="en-US" w:eastAsia="zh-CN"/>
        </w:rPr>
      </w:pPr>
      <w:r>
        <w:t>4.3.3</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_Toc78968024 \h </w:instrText>
      </w:r>
      <w:r>
        <w:fldChar w:fldCharType="separate"/>
      </w:r>
      <w:r>
        <w:t>11</w:t>
      </w:r>
      <w:r>
        <w:fldChar w:fldCharType="end"/>
      </w:r>
    </w:p>
    <w:p w14:paraId="4B10933A" w14:textId="4DEF6A79" w:rsidR="005511E0" w:rsidRDefault="005511E0">
      <w:pPr>
        <w:pStyle w:val="TOC3"/>
        <w:rPr>
          <w:rFonts w:asciiTheme="minorHAnsi" w:eastAsiaTheme="minorEastAsia" w:hAnsiTheme="minorHAnsi" w:cstheme="minorBidi"/>
          <w:sz w:val="22"/>
          <w:szCs w:val="22"/>
          <w:lang w:val="en-US" w:eastAsia="zh-CN"/>
        </w:rPr>
      </w:pPr>
      <w:r>
        <w:t>4.3.4</w:t>
      </w:r>
      <w:r>
        <w:rPr>
          <w:rFonts w:asciiTheme="minorHAnsi" w:eastAsiaTheme="minorEastAsia" w:hAnsiTheme="minorHAnsi" w:cstheme="minorBidi"/>
          <w:sz w:val="22"/>
          <w:szCs w:val="22"/>
          <w:lang w:val="en-US" w:eastAsia="zh-CN"/>
        </w:rPr>
        <w:tab/>
      </w:r>
      <w:r>
        <w:t>Mediation by NEF</w:t>
      </w:r>
      <w:r>
        <w:tab/>
      </w:r>
      <w:r>
        <w:fldChar w:fldCharType="begin"/>
      </w:r>
      <w:r>
        <w:instrText xml:space="preserve"> PAGEREF _Toc78968025 \h </w:instrText>
      </w:r>
      <w:r>
        <w:fldChar w:fldCharType="separate"/>
      </w:r>
      <w:r>
        <w:t>11</w:t>
      </w:r>
      <w:r>
        <w:fldChar w:fldCharType="end"/>
      </w:r>
    </w:p>
    <w:p w14:paraId="55ECFD73" w14:textId="2ECE3626" w:rsidR="005511E0" w:rsidRDefault="005511E0">
      <w:pPr>
        <w:pStyle w:val="TOC2"/>
        <w:rPr>
          <w:rFonts w:asciiTheme="minorHAnsi" w:eastAsiaTheme="minorEastAsia" w:hAnsiTheme="minorHAnsi" w:cstheme="minorBidi"/>
          <w:sz w:val="22"/>
          <w:szCs w:val="22"/>
          <w:lang w:val="en-US" w:eastAsia="zh-CN"/>
        </w:rPr>
      </w:pPr>
      <w:r>
        <w:t>4.4</w:t>
      </w:r>
      <w:r>
        <w:rPr>
          <w:rFonts w:asciiTheme="minorHAnsi" w:eastAsiaTheme="minorEastAsia" w:hAnsiTheme="minorHAnsi" w:cstheme="minorBidi"/>
          <w:sz w:val="22"/>
          <w:szCs w:val="22"/>
          <w:lang w:val="en-US" w:eastAsia="zh-CN"/>
        </w:rPr>
        <w:tab/>
      </w:r>
      <w:r>
        <w:t>Event subscription, management and publication</w:t>
      </w:r>
      <w:r>
        <w:tab/>
      </w:r>
      <w:r>
        <w:fldChar w:fldCharType="begin"/>
      </w:r>
      <w:r>
        <w:instrText xml:space="preserve"> PAGEREF _Toc78968026 \h </w:instrText>
      </w:r>
      <w:r>
        <w:fldChar w:fldCharType="separate"/>
      </w:r>
      <w:r>
        <w:t>11</w:t>
      </w:r>
      <w:r>
        <w:fldChar w:fldCharType="end"/>
      </w:r>
    </w:p>
    <w:p w14:paraId="7FC3F566" w14:textId="57D1CBD6" w:rsidR="005511E0" w:rsidRDefault="005511E0">
      <w:pPr>
        <w:pStyle w:val="TOC3"/>
        <w:rPr>
          <w:rFonts w:asciiTheme="minorHAnsi" w:eastAsiaTheme="minorEastAsia" w:hAnsiTheme="minorHAnsi" w:cstheme="minorBidi"/>
          <w:sz w:val="22"/>
          <w:szCs w:val="22"/>
          <w:lang w:val="en-US" w:eastAsia="zh-CN"/>
        </w:rPr>
      </w:pPr>
      <w:r>
        <w:t>4.4.1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_Toc78968027 \h </w:instrText>
      </w:r>
      <w:r>
        <w:fldChar w:fldCharType="separate"/>
      </w:r>
      <w:r>
        <w:t>11</w:t>
      </w:r>
      <w:r>
        <w:fldChar w:fldCharType="end"/>
      </w:r>
    </w:p>
    <w:p w14:paraId="1BAA34FB" w14:textId="73C960EC" w:rsidR="005511E0" w:rsidRDefault="005511E0">
      <w:pPr>
        <w:pStyle w:val="TOC3"/>
        <w:rPr>
          <w:rFonts w:asciiTheme="minorHAnsi" w:eastAsiaTheme="minorEastAsia" w:hAnsiTheme="minorHAnsi" w:cstheme="minorBidi"/>
          <w:sz w:val="22"/>
          <w:szCs w:val="22"/>
          <w:lang w:val="en-US" w:eastAsia="zh-CN"/>
        </w:rPr>
      </w:pPr>
      <w:r>
        <w:t>4.4.2</w:t>
      </w:r>
      <w:r>
        <w:rPr>
          <w:rFonts w:asciiTheme="minorHAnsi" w:eastAsiaTheme="minorEastAsia" w:hAnsiTheme="minorHAnsi" w:cstheme="minorBidi"/>
          <w:sz w:val="22"/>
          <w:szCs w:val="22"/>
          <w:lang w:val="en-US" w:eastAsia="zh-CN"/>
        </w:rPr>
        <w:tab/>
      </w:r>
      <w:r>
        <w:t>Resource structure</w:t>
      </w:r>
      <w:r>
        <w:tab/>
      </w:r>
      <w:r>
        <w:fldChar w:fldCharType="begin"/>
      </w:r>
      <w:r>
        <w:instrText xml:space="preserve"> PAGEREF _Toc78968028 \h </w:instrText>
      </w:r>
      <w:r>
        <w:fldChar w:fldCharType="separate"/>
      </w:r>
      <w:r>
        <w:t>11</w:t>
      </w:r>
      <w:r>
        <w:fldChar w:fldCharType="end"/>
      </w:r>
    </w:p>
    <w:p w14:paraId="6BBF3C73" w14:textId="1350FF58" w:rsidR="005511E0" w:rsidRDefault="005511E0">
      <w:pPr>
        <w:pStyle w:val="TOC3"/>
        <w:rPr>
          <w:rFonts w:asciiTheme="minorHAnsi" w:eastAsiaTheme="minorEastAsia" w:hAnsiTheme="minorHAnsi" w:cstheme="minorBidi"/>
          <w:sz w:val="22"/>
          <w:szCs w:val="22"/>
          <w:lang w:val="en-US" w:eastAsia="zh-CN"/>
        </w:rPr>
      </w:pPr>
      <w:r>
        <w:t>4.4.3</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_Toc78968029 \h </w:instrText>
      </w:r>
      <w:r>
        <w:fldChar w:fldCharType="separate"/>
      </w:r>
      <w:r>
        <w:t>11</w:t>
      </w:r>
      <w:r>
        <w:fldChar w:fldCharType="end"/>
      </w:r>
    </w:p>
    <w:p w14:paraId="227EFB9E" w14:textId="04ED2F22" w:rsidR="005511E0" w:rsidRDefault="005511E0">
      <w:pPr>
        <w:pStyle w:val="TOC3"/>
        <w:rPr>
          <w:rFonts w:asciiTheme="minorHAnsi" w:eastAsiaTheme="minorEastAsia" w:hAnsiTheme="minorHAnsi" w:cstheme="minorBidi"/>
          <w:sz w:val="22"/>
          <w:szCs w:val="22"/>
          <w:lang w:val="en-US" w:eastAsia="zh-CN"/>
        </w:rPr>
      </w:pPr>
      <w:r>
        <w:t>4.4.4</w:t>
      </w:r>
      <w:r>
        <w:rPr>
          <w:rFonts w:asciiTheme="minorHAnsi" w:eastAsiaTheme="minorEastAsia" w:hAnsiTheme="minorHAnsi" w:cstheme="minorBidi"/>
          <w:sz w:val="22"/>
          <w:szCs w:val="22"/>
          <w:lang w:val="en-US" w:eastAsia="zh-CN"/>
        </w:rPr>
        <w:tab/>
      </w:r>
      <w:r>
        <w:t>Mediation by NEF</w:t>
      </w:r>
      <w:r>
        <w:tab/>
      </w:r>
      <w:r>
        <w:fldChar w:fldCharType="begin"/>
      </w:r>
      <w:r>
        <w:instrText xml:space="preserve"> PAGEREF _Toc78968030 \h </w:instrText>
      </w:r>
      <w:r>
        <w:fldChar w:fldCharType="separate"/>
      </w:r>
      <w:r>
        <w:t>11</w:t>
      </w:r>
      <w:r>
        <w:fldChar w:fldCharType="end"/>
      </w:r>
    </w:p>
    <w:p w14:paraId="7C87AF57" w14:textId="116D585B" w:rsidR="005511E0" w:rsidRDefault="005511E0">
      <w:pPr>
        <w:pStyle w:val="TOC2"/>
        <w:rPr>
          <w:rFonts w:asciiTheme="minorHAnsi" w:eastAsiaTheme="minorEastAsia" w:hAnsiTheme="minorHAnsi" w:cstheme="minorBidi"/>
          <w:sz w:val="22"/>
          <w:szCs w:val="22"/>
          <w:lang w:val="en-US" w:eastAsia="zh-CN"/>
        </w:rPr>
      </w:pPr>
      <w:r>
        <w:t>4.5</w:t>
      </w:r>
      <w:r>
        <w:rPr>
          <w:rFonts w:asciiTheme="minorHAnsi" w:eastAsiaTheme="minorEastAsia" w:hAnsiTheme="minorHAnsi" w:cstheme="minorBidi"/>
          <w:sz w:val="22"/>
          <w:szCs w:val="22"/>
          <w:lang w:val="en-US" w:eastAsia="zh-CN"/>
        </w:rPr>
        <w:tab/>
      </w:r>
      <w:r>
        <w:t>DC-AF Registration with NRF</w:t>
      </w:r>
      <w:r>
        <w:tab/>
      </w:r>
      <w:r>
        <w:fldChar w:fldCharType="begin"/>
      </w:r>
      <w:r>
        <w:instrText xml:space="preserve"> PAGEREF _Toc78968031 \h </w:instrText>
      </w:r>
      <w:r>
        <w:fldChar w:fldCharType="separate"/>
      </w:r>
      <w:r>
        <w:t>11</w:t>
      </w:r>
      <w:r>
        <w:fldChar w:fldCharType="end"/>
      </w:r>
    </w:p>
    <w:p w14:paraId="7C5E9FBA" w14:textId="324167AE" w:rsidR="005511E0" w:rsidRDefault="005511E0">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UE-to-Network APIs</w:t>
      </w:r>
      <w:r>
        <w:tab/>
      </w:r>
      <w:r>
        <w:fldChar w:fldCharType="begin"/>
      </w:r>
      <w:r>
        <w:instrText xml:space="preserve"> PAGEREF _Toc78968032 \h </w:instrText>
      </w:r>
      <w:r>
        <w:fldChar w:fldCharType="separate"/>
      </w:r>
      <w:r>
        <w:t>11</w:t>
      </w:r>
      <w:r>
        <w:fldChar w:fldCharType="end"/>
      </w:r>
    </w:p>
    <w:p w14:paraId="55229DFA" w14:textId="693ECF14" w:rsidR="005511E0" w:rsidRDefault="005511E0">
      <w:pPr>
        <w:pStyle w:val="TOC2"/>
        <w:rPr>
          <w:rFonts w:asciiTheme="minorHAnsi" w:eastAsiaTheme="minorEastAsia" w:hAnsiTheme="minorHAnsi" w:cstheme="minorBidi"/>
          <w:sz w:val="22"/>
          <w:szCs w:val="22"/>
          <w:lang w:val="en-US" w:eastAsia="zh-CN"/>
        </w:rPr>
      </w:pPr>
      <w:r>
        <w:t>5.1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_Toc78968033 \h </w:instrText>
      </w:r>
      <w:r>
        <w:fldChar w:fldCharType="separate"/>
      </w:r>
      <w:r>
        <w:t>11</w:t>
      </w:r>
      <w:r>
        <w:fldChar w:fldCharType="end"/>
      </w:r>
    </w:p>
    <w:p w14:paraId="2C135FF4" w14:textId="77D34B06" w:rsidR="005511E0" w:rsidRDefault="005511E0">
      <w:pPr>
        <w:pStyle w:val="TOC2"/>
        <w:rPr>
          <w:rFonts w:asciiTheme="minorHAnsi" w:eastAsiaTheme="minorEastAsia" w:hAnsiTheme="minorHAnsi" w:cstheme="minorBidi"/>
          <w:sz w:val="22"/>
          <w:szCs w:val="22"/>
          <w:lang w:val="en-US" w:eastAsia="zh-CN"/>
        </w:rPr>
      </w:pPr>
      <w:r>
        <w:t>5.2</w:t>
      </w:r>
      <w:r>
        <w:rPr>
          <w:rFonts w:asciiTheme="minorHAnsi" w:eastAsiaTheme="minorEastAsia" w:hAnsiTheme="minorHAnsi" w:cstheme="minorBidi"/>
          <w:sz w:val="22"/>
          <w:szCs w:val="22"/>
          <w:lang w:val="en-US" w:eastAsia="zh-CN"/>
        </w:rPr>
        <w:tab/>
      </w:r>
      <w:r>
        <w:t>Data collection and reporting configuration</w:t>
      </w:r>
      <w:r>
        <w:tab/>
      </w:r>
      <w:r>
        <w:fldChar w:fldCharType="begin"/>
      </w:r>
      <w:r>
        <w:instrText xml:space="preserve"> PAGEREF _Toc78968034 \h </w:instrText>
      </w:r>
      <w:r>
        <w:fldChar w:fldCharType="separate"/>
      </w:r>
      <w:r>
        <w:t>12</w:t>
      </w:r>
      <w:r>
        <w:fldChar w:fldCharType="end"/>
      </w:r>
    </w:p>
    <w:p w14:paraId="7E54EF33" w14:textId="4AEE897C" w:rsidR="005511E0" w:rsidRDefault="005511E0">
      <w:pPr>
        <w:pStyle w:val="TOC3"/>
        <w:rPr>
          <w:rFonts w:asciiTheme="minorHAnsi" w:eastAsiaTheme="minorEastAsia" w:hAnsiTheme="minorHAnsi" w:cstheme="minorBidi"/>
          <w:sz w:val="22"/>
          <w:szCs w:val="22"/>
          <w:lang w:val="en-US" w:eastAsia="zh-CN"/>
        </w:rPr>
      </w:pPr>
      <w:r>
        <w:t>5.2.1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_Toc78968035 \h </w:instrText>
      </w:r>
      <w:r>
        <w:fldChar w:fldCharType="separate"/>
      </w:r>
      <w:r>
        <w:t>12</w:t>
      </w:r>
      <w:r>
        <w:fldChar w:fldCharType="end"/>
      </w:r>
    </w:p>
    <w:p w14:paraId="1B697662" w14:textId="7481877E" w:rsidR="005511E0" w:rsidRDefault="005511E0">
      <w:pPr>
        <w:pStyle w:val="TOC3"/>
        <w:rPr>
          <w:rFonts w:asciiTheme="minorHAnsi" w:eastAsiaTheme="minorEastAsia" w:hAnsiTheme="minorHAnsi" w:cstheme="minorBidi"/>
          <w:sz w:val="22"/>
          <w:szCs w:val="22"/>
          <w:lang w:val="en-US" w:eastAsia="zh-CN"/>
        </w:rPr>
      </w:pPr>
      <w:r>
        <w:t>5.2.2</w:t>
      </w:r>
      <w:r>
        <w:rPr>
          <w:rFonts w:asciiTheme="minorHAnsi" w:eastAsiaTheme="minorEastAsia" w:hAnsiTheme="minorHAnsi" w:cstheme="minorBidi"/>
          <w:sz w:val="22"/>
          <w:szCs w:val="22"/>
          <w:lang w:val="en-US" w:eastAsia="zh-CN"/>
        </w:rPr>
        <w:tab/>
      </w:r>
      <w:r>
        <w:t>Resource structure</w:t>
      </w:r>
      <w:r>
        <w:tab/>
      </w:r>
      <w:r>
        <w:fldChar w:fldCharType="begin"/>
      </w:r>
      <w:r>
        <w:instrText xml:space="preserve"> PAGEREF _Toc78968036 \h </w:instrText>
      </w:r>
      <w:r>
        <w:fldChar w:fldCharType="separate"/>
      </w:r>
      <w:r>
        <w:t>12</w:t>
      </w:r>
      <w:r>
        <w:fldChar w:fldCharType="end"/>
      </w:r>
    </w:p>
    <w:p w14:paraId="37EF5502" w14:textId="32FB31F1" w:rsidR="005511E0" w:rsidRDefault="005511E0">
      <w:pPr>
        <w:pStyle w:val="TOC3"/>
        <w:rPr>
          <w:rFonts w:asciiTheme="minorHAnsi" w:eastAsiaTheme="minorEastAsia" w:hAnsiTheme="minorHAnsi" w:cstheme="minorBidi"/>
          <w:sz w:val="22"/>
          <w:szCs w:val="22"/>
          <w:lang w:val="en-US" w:eastAsia="zh-CN"/>
        </w:rPr>
      </w:pPr>
      <w:r>
        <w:t>5.2.3</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_Toc78968037 \h </w:instrText>
      </w:r>
      <w:r>
        <w:fldChar w:fldCharType="separate"/>
      </w:r>
      <w:r>
        <w:t>12</w:t>
      </w:r>
      <w:r>
        <w:fldChar w:fldCharType="end"/>
      </w:r>
    </w:p>
    <w:p w14:paraId="739D0B89" w14:textId="11B564E3" w:rsidR="005511E0" w:rsidRDefault="005511E0">
      <w:pPr>
        <w:pStyle w:val="TOC2"/>
        <w:rPr>
          <w:rFonts w:asciiTheme="minorHAnsi" w:eastAsiaTheme="minorEastAsia" w:hAnsiTheme="minorHAnsi" w:cstheme="minorBidi"/>
          <w:sz w:val="22"/>
          <w:szCs w:val="22"/>
          <w:lang w:val="en-US" w:eastAsia="zh-CN"/>
        </w:rPr>
      </w:pPr>
      <w:r>
        <w:t>5.3</w:t>
      </w:r>
      <w:r>
        <w:rPr>
          <w:rFonts w:asciiTheme="minorHAnsi" w:eastAsiaTheme="minorEastAsia" w:hAnsiTheme="minorHAnsi" w:cstheme="minorBidi"/>
          <w:sz w:val="22"/>
          <w:szCs w:val="22"/>
          <w:lang w:val="en-US" w:eastAsia="zh-CN"/>
        </w:rPr>
        <w:tab/>
      </w:r>
      <w:r>
        <w:t>Direct data reporting</w:t>
      </w:r>
      <w:r>
        <w:tab/>
      </w:r>
      <w:r>
        <w:fldChar w:fldCharType="begin"/>
      </w:r>
      <w:r>
        <w:instrText xml:space="preserve"> PAGEREF _Toc78968038 \h </w:instrText>
      </w:r>
      <w:r>
        <w:fldChar w:fldCharType="separate"/>
      </w:r>
      <w:r>
        <w:t>12</w:t>
      </w:r>
      <w:r>
        <w:fldChar w:fldCharType="end"/>
      </w:r>
    </w:p>
    <w:p w14:paraId="6AD0707E" w14:textId="50C464A0" w:rsidR="005511E0" w:rsidRDefault="005511E0">
      <w:pPr>
        <w:pStyle w:val="TOC3"/>
        <w:rPr>
          <w:rFonts w:asciiTheme="minorHAnsi" w:eastAsiaTheme="minorEastAsia" w:hAnsiTheme="minorHAnsi" w:cstheme="minorBidi"/>
          <w:sz w:val="22"/>
          <w:szCs w:val="22"/>
          <w:lang w:val="en-US" w:eastAsia="zh-CN"/>
        </w:rPr>
      </w:pPr>
      <w:r>
        <w:t>5.3.1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_Toc78968039 \h </w:instrText>
      </w:r>
      <w:r>
        <w:fldChar w:fldCharType="separate"/>
      </w:r>
      <w:r>
        <w:t>12</w:t>
      </w:r>
      <w:r>
        <w:fldChar w:fldCharType="end"/>
      </w:r>
    </w:p>
    <w:p w14:paraId="59787700" w14:textId="245257DE" w:rsidR="005511E0" w:rsidRDefault="005511E0">
      <w:pPr>
        <w:pStyle w:val="TOC3"/>
        <w:rPr>
          <w:rFonts w:asciiTheme="minorHAnsi" w:eastAsiaTheme="minorEastAsia" w:hAnsiTheme="minorHAnsi" w:cstheme="minorBidi"/>
          <w:sz w:val="22"/>
          <w:szCs w:val="22"/>
          <w:lang w:val="en-US" w:eastAsia="zh-CN"/>
        </w:rPr>
      </w:pPr>
      <w:r>
        <w:t>5.3.2</w:t>
      </w:r>
      <w:r>
        <w:rPr>
          <w:rFonts w:asciiTheme="minorHAnsi" w:eastAsiaTheme="minorEastAsia" w:hAnsiTheme="minorHAnsi" w:cstheme="minorBidi"/>
          <w:sz w:val="22"/>
          <w:szCs w:val="22"/>
          <w:lang w:val="en-US" w:eastAsia="zh-CN"/>
        </w:rPr>
        <w:tab/>
      </w:r>
      <w:r>
        <w:t>Resource structure</w:t>
      </w:r>
      <w:r>
        <w:tab/>
      </w:r>
      <w:r>
        <w:fldChar w:fldCharType="begin"/>
      </w:r>
      <w:r>
        <w:instrText xml:space="preserve"> PAGEREF _Toc78968040 \h </w:instrText>
      </w:r>
      <w:r>
        <w:fldChar w:fldCharType="separate"/>
      </w:r>
      <w:r>
        <w:t>12</w:t>
      </w:r>
      <w:r>
        <w:fldChar w:fldCharType="end"/>
      </w:r>
    </w:p>
    <w:p w14:paraId="7D7A241F" w14:textId="44794F32" w:rsidR="005511E0" w:rsidRDefault="005511E0">
      <w:pPr>
        <w:pStyle w:val="TOC3"/>
        <w:rPr>
          <w:rFonts w:asciiTheme="minorHAnsi" w:eastAsiaTheme="minorEastAsia" w:hAnsiTheme="minorHAnsi" w:cstheme="minorBidi"/>
          <w:sz w:val="22"/>
          <w:szCs w:val="22"/>
          <w:lang w:val="en-US" w:eastAsia="zh-CN"/>
        </w:rPr>
      </w:pPr>
      <w:r>
        <w:t>5.3.3</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_Toc78968041 \h </w:instrText>
      </w:r>
      <w:r>
        <w:fldChar w:fldCharType="separate"/>
      </w:r>
      <w:r>
        <w:t>12</w:t>
      </w:r>
      <w:r>
        <w:fldChar w:fldCharType="end"/>
      </w:r>
    </w:p>
    <w:p w14:paraId="51C8B365" w14:textId="72E2579F" w:rsidR="005511E0" w:rsidRDefault="005511E0">
      <w:pPr>
        <w:pStyle w:val="TOC1"/>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UE-internal APIs</w:t>
      </w:r>
      <w:r>
        <w:tab/>
      </w:r>
      <w:r>
        <w:fldChar w:fldCharType="begin"/>
      </w:r>
      <w:r>
        <w:instrText xml:space="preserve"> PAGEREF _Toc78968042 \h </w:instrText>
      </w:r>
      <w:r>
        <w:fldChar w:fldCharType="separate"/>
      </w:r>
      <w:r>
        <w:t>12</w:t>
      </w:r>
      <w:r>
        <w:fldChar w:fldCharType="end"/>
      </w:r>
    </w:p>
    <w:p w14:paraId="1B970688" w14:textId="084133DC" w:rsidR="005511E0" w:rsidRDefault="005511E0">
      <w:pPr>
        <w:pStyle w:val="TOC2"/>
        <w:rPr>
          <w:rFonts w:asciiTheme="minorHAnsi" w:eastAsiaTheme="minorEastAsia" w:hAnsiTheme="minorHAnsi" w:cstheme="minorBidi"/>
          <w:sz w:val="22"/>
          <w:szCs w:val="22"/>
          <w:lang w:val="en-US" w:eastAsia="zh-CN"/>
        </w:rPr>
      </w:pPr>
      <w:r>
        <w:t>6.1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_Toc78968043 \h </w:instrText>
      </w:r>
      <w:r>
        <w:fldChar w:fldCharType="separate"/>
      </w:r>
      <w:r>
        <w:t>12</w:t>
      </w:r>
      <w:r>
        <w:fldChar w:fldCharType="end"/>
      </w:r>
    </w:p>
    <w:p w14:paraId="0BE244E9" w14:textId="16932CF3" w:rsidR="005511E0" w:rsidRDefault="005511E0">
      <w:pPr>
        <w:pStyle w:val="TOC3"/>
        <w:rPr>
          <w:rFonts w:asciiTheme="minorHAnsi" w:eastAsiaTheme="minorEastAsia" w:hAnsiTheme="minorHAnsi" w:cstheme="minorBidi"/>
          <w:sz w:val="22"/>
          <w:szCs w:val="22"/>
          <w:lang w:val="en-US" w:eastAsia="zh-CN"/>
        </w:rPr>
      </w:pPr>
      <w:r>
        <w:t>6.1.1</w:t>
      </w:r>
      <w:r>
        <w:rPr>
          <w:rFonts w:asciiTheme="minorHAnsi" w:eastAsiaTheme="minorEastAsia" w:hAnsiTheme="minorHAnsi" w:cstheme="minorBidi"/>
          <w:sz w:val="22"/>
          <w:szCs w:val="22"/>
          <w:lang w:val="en-US" w:eastAsia="zh-CN"/>
        </w:rPr>
        <w:tab/>
      </w:r>
      <w:r>
        <w:t>Resource structure</w:t>
      </w:r>
      <w:r>
        <w:tab/>
      </w:r>
      <w:r>
        <w:fldChar w:fldCharType="begin"/>
      </w:r>
      <w:r>
        <w:instrText xml:space="preserve"> PAGEREF _Toc78968044 \h </w:instrText>
      </w:r>
      <w:r>
        <w:fldChar w:fldCharType="separate"/>
      </w:r>
      <w:r>
        <w:t>12</w:t>
      </w:r>
      <w:r>
        <w:fldChar w:fldCharType="end"/>
      </w:r>
    </w:p>
    <w:p w14:paraId="027A4649" w14:textId="4A9CE54A" w:rsidR="005511E0" w:rsidRDefault="005511E0">
      <w:pPr>
        <w:pStyle w:val="TOC3"/>
        <w:rPr>
          <w:rFonts w:asciiTheme="minorHAnsi" w:eastAsiaTheme="minorEastAsia" w:hAnsiTheme="minorHAnsi" w:cstheme="minorBidi"/>
          <w:sz w:val="22"/>
          <w:szCs w:val="22"/>
          <w:lang w:val="en-US" w:eastAsia="zh-CN"/>
        </w:rPr>
      </w:pPr>
      <w:r>
        <w:t>6.1.2</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_Toc78968045 \h </w:instrText>
      </w:r>
      <w:r>
        <w:fldChar w:fldCharType="separate"/>
      </w:r>
      <w:r>
        <w:t>12</w:t>
      </w:r>
      <w:r>
        <w:fldChar w:fldCharType="end"/>
      </w:r>
    </w:p>
    <w:p w14:paraId="27E7155E" w14:textId="58314F58" w:rsidR="005511E0" w:rsidRDefault="005511E0">
      <w:pPr>
        <w:pStyle w:val="TOC1"/>
        <w:rPr>
          <w:rFonts w:asciiTheme="minorHAnsi" w:eastAsiaTheme="minorEastAsia" w:hAnsiTheme="minorHAnsi" w:cstheme="minorBidi"/>
          <w:szCs w:val="22"/>
          <w:lang w:val="en-US" w:eastAsia="zh-CN"/>
        </w:rPr>
      </w:pPr>
      <w:r>
        <w:lastRenderedPageBreak/>
        <w:t>7</w:t>
      </w:r>
      <w:r>
        <w:rPr>
          <w:rFonts w:asciiTheme="minorHAnsi" w:eastAsiaTheme="minorEastAsia" w:hAnsiTheme="minorHAnsi" w:cstheme="minorBidi"/>
          <w:szCs w:val="22"/>
          <w:lang w:val="en-US" w:eastAsia="zh-CN"/>
        </w:rPr>
        <w:tab/>
      </w:r>
      <w:r>
        <w:t>Security and Access Control</w:t>
      </w:r>
      <w:r>
        <w:tab/>
      </w:r>
      <w:r>
        <w:fldChar w:fldCharType="begin"/>
      </w:r>
      <w:r>
        <w:instrText xml:space="preserve"> PAGEREF _Toc78968046 \h </w:instrText>
      </w:r>
      <w:r>
        <w:fldChar w:fldCharType="separate"/>
      </w:r>
      <w:r>
        <w:t>12</w:t>
      </w:r>
      <w:r>
        <w:fldChar w:fldCharType="end"/>
      </w:r>
    </w:p>
    <w:p w14:paraId="672B8F7D" w14:textId="162011A1" w:rsidR="005511E0" w:rsidRDefault="005511E0">
      <w:pPr>
        <w:pStyle w:val="TOC8"/>
        <w:rPr>
          <w:rFonts w:asciiTheme="minorHAnsi" w:eastAsiaTheme="minorEastAsia" w:hAnsiTheme="minorHAnsi" w:cstheme="minorBidi"/>
          <w:b w:val="0"/>
          <w:szCs w:val="22"/>
          <w:lang w:val="en-US" w:eastAsia="zh-CN"/>
        </w:rPr>
      </w:pPr>
      <w:r>
        <w:t>Annex &lt;A&gt; (normative): OpenAPI representation of REST APIs for data collection and reporting</w:t>
      </w:r>
      <w:r>
        <w:tab/>
      </w:r>
      <w:r>
        <w:fldChar w:fldCharType="begin"/>
      </w:r>
      <w:r>
        <w:instrText xml:space="preserve"> PAGEREF _Toc78968047 \h </w:instrText>
      </w:r>
      <w:r>
        <w:fldChar w:fldCharType="separate"/>
      </w:r>
      <w:r>
        <w:t>13</w:t>
      </w:r>
      <w:r>
        <w:fldChar w:fldCharType="end"/>
      </w:r>
    </w:p>
    <w:p w14:paraId="0D2CA52D" w14:textId="2426B44B" w:rsidR="005511E0" w:rsidRDefault="005511E0">
      <w:pPr>
        <w:pStyle w:val="TOC1"/>
        <w:rPr>
          <w:rFonts w:asciiTheme="minorHAnsi" w:eastAsiaTheme="minorEastAsia" w:hAnsiTheme="minorHAnsi" w:cstheme="minorBidi"/>
          <w:szCs w:val="22"/>
          <w:lang w:val="en-US" w:eastAsia="zh-CN"/>
        </w:rPr>
      </w:pPr>
      <w:r>
        <w:t>A.1</w:t>
      </w:r>
      <w:r>
        <w:rPr>
          <w:rFonts w:asciiTheme="minorHAnsi" w:eastAsiaTheme="minorEastAsia" w:hAnsiTheme="minorHAnsi" w:cstheme="minorBidi"/>
          <w:szCs w:val="22"/>
          <w:lang w:val="en-US" w:eastAsia="zh-CN"/>
        </w:rPr>
        <w:tab/>
      </w:r>
      <w:r>
        <w:t>General</w:t>
      </w:r>
      <w:r>
        <w:tab/>
      </w:r>
      <w:r>
        <w:fldChar w:fldCharType="begin"/>
      </w:r>
      <w:r>
        <w:instrText xml:space="preserve"> PAGEREF _Toc78968048 \h </w:instrText>
      </w:r>
      <w:r>
        <w:fldChar w:fldCharType="separate"/>
      </w:r>
      <w:r>
        <w:t>13</w:t>
      </w:r>
      <w:r>
        <w:fldChar w:fldCharType="end"/>
      </w:r>
    </w:p>
    <w:p w14:paraId="04C95F02" w14:textId="469086A9" w:rsidR="005511E0" w:rsidRDefault="005511E0">
      <w:pPr>
        <w:pStyle w:val="TOC8"/>
        <w:rPr>
          <w:rFonts w:asciiTheme="minorHAnsi" w:eastAsiaTheme="minorEastAsia" w:hAnsiTheme="minorHAnsi" w:cstheme="minorBidi"/>
          <w:b w:val="0"/>
          <w:szCs w:val="22"/>
          <w:lang w:val="en-US" w:eastAsia="zh-CN"/>
        </w:rPr>
      </w:pPr>
      <w:r>
        <w:t>Annex &lt;B&gt; (informative): &lt;Informative annex for a Technical Specification&gt;</w:t>
      </w:r>
      <w:r>
        <w:tab/>
      </w:r>
      <w:r>
        <w:fldChar w:fldCharType="begin"/>
      </w:r>
      <w:r>
        <w:instrText xml:space="preserve"> PAGEREF _Toc78968049 \h </w:instrText>
      </w:r>
      <w:r>
        <w:fldChar w:fldCharType="separate"/>
      </w:r>
      <w:r>
        <w:t>14</w:t>
      </w:r>
      <w:r>
        <w:fldChar w:fldCharType="end"/>
      </w:r>
    </w:p>
    <w:p w14:paraId="3C4E70EC" w14:textId="1F639A76" w:rsidR="005511E0" w:rsidRDefault="005511E0">
      <w:pPr>
        <w:pStyle w:val="TOC1"/>
        <w:rPr>
          <w:rFonts w:asciiTheme="minorHAnsi" w:eastAsiaTheme="minorEastAsia" w:hAnsiTheme="minorHAnsi" w:cstheme="minorBidi"/>
          <w:szCs w:val="22"/>
          <w:lang w:val="en-US" w:eastAsia="zh-CN"/>
        </w:rPr>
      </w:pPr>
      <w:r>
        <w:t>B.1</w:t>
      </w:r>
      <w:r>
        <w:rPr>
          <w:rFonts w:asciiTheme="minorHAnsi" w:eastAsiaTheme="minorEastAsia" w:hAnsiTheme="minorHAnsi" w:cstheme="minorBidi"/>
          <w:szCs w:val="22"/>
          <w:lang w:val="en-US" w:eastAsia="zh-CN"/>
        </w:rPr>
        <w:tab/>
      </w:r>
      <w:r>
        <w:t>Heading levels in an annex</w:t>
      </w:r>
      <w:r>
        <w:tab/>
      </w:r>
      <w:r>
        <w:fldChar w:fldCharType="begin"/>
      </w:r>
      <w:r>
        <w:instrText xml:space="preserve"> PAGEREF _Toc78968050 \h </w:instrText>
      </w:r>
      <w:r>
        <w:fldChar w:fldCharType="separate"/>
      </w:r>
      <w:r>
        <w:t>14</w:t>
      </w:r>
      <w:r>
        <w:fldChar w:fldCharType="end"/>
      </w:r>
    </w:p>
    <w:p w14:paraId="284ED31F" w14:textId="0D9E165B" w:rsidR="005511E0" w:rsidRDefault="005511E0">
      <w:pPr>
        <w:pStyle w:val="TOC9"/>
        <w:rPr>
          <w:rFonts w:asciiTheme="minorHAnsi" w:eastAsiaTheme="minorEastAsia" w:hAnsiTheme="minorHAnsi" w:cstheme="minorBidi"/>
          <w:b w:val="0"/>
          <w:szCs w:val="22"/>
          <w:lang w:val="en-US" w:eastAsia="zh-CN"/>
        </w:rPr>
      </w:pPr>
      <w:r>
        <w:t>Annex &lt;X&gt; (informative): Change history</w:t>
      </w:r>
      <w:r>
        <w:tab/>
      </w:r>
      <w:r>
        <w:fldChar w:fldCharType="begin"/>
      </w:r>
      <w:r>
        <w:instrText xml:space="preserve"> PAGEREF _Toc78968051 \h </w:instrText>
      </w:r>
      <w:r>
        <w:fldChar w:fldCharType="separate"/>
      </w:r>
      <w:r>
        <w:t>15</w:t>
      </w:r>
      <w:r>
        <w:fldChar w:fldCharType="end"/>
      </w:r>
    </w:p>
    <w:p w14:paraId="0B9E3498" w14:textId="73060761" w:rsidR="00080512" w:rsidRPr="004D3578" w:rsidRDefault="004D3578" w:rsidP="00B123F6">
      <w:r w:rsidRPr="004D3578">
        <w:rPr>
          <w:noProof/>
          <w:sz w:val="22"/>
        </w:rPr>
        <w:fldChar w:fldCharType="end"/>
      </w:r>
    </w:p>
    <w:p w14:paraId="747690AD" w14:textId="32BFFA7D" w:rsidR="0074026F" w:rsidRPr="005F7F5D" w:rsidRDefault="006333BF" w:rsidP="005F7F5D">
      <w:pPr>
        <w:pStyle w:val="Guidance"/>
        <w:spacing w:after="0"/>
        <w:rPr>
          <w:i w:val="0"/>
          <w:iCs/>
        </w:rPr>
      </w:pPr>
      <w:r>
        <w:br w:type="page"/>
      </w:r>
    </w:p>
    <w:p w14:paraId="03993004" w14:textId="2732189E" w:rsidR="00080512" w:rsidRDefault="00080512" w:rsidP="005F7F5D">
      <w:pPr>
        <w:pStyle w:val="Heading1"/>
        <w:spacing w:before="0"/>
        <w:ind w:left="1138" w:hanging="1138"/>
      </w:pPr>
      <w:bookmarkStart w:id="14" w:name="foreword"/>
      <w:bookmarkStart w:id="15" w:name="_Toc78967993"/>
      <w:bookmarkEnd w:id="14"/>
      <w:r w:rsidRPr="004D3578">
        <w:t>Foreword</w:t>
      </w:r>
      <w:bookmarkEnd w:id="15"/>
    </w:p>
    <w:p w14:paraId="2511FBFA" w14:textId="71505932" w:rsidR="00080512" w:rsidRPr="004D3578" w:rsidRDefault="00080512" w:rsidP="005F7F5D">
      <w:r w:rsidRPr="004D3578">
        <w:t xml:space="preserve">This Technical </w:t>
      </w:r>
      <w:bookmarkStart w:id="16" w:name="spectype3"/>
      <w:r w:rsidRPr="006333BF">
        <w:t>Specification</w:t>
      </w:r>
      <w:r w:rsidR="00602AEA" w:rsidRPr="00602AEA">
        <w:rPr>
          <w:highlight w:val="yellow"/>
        </w:rPr>
        <w:t>|</w:t>
      </w:r>
      <w:bookmarkEnd w:id="1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sidP="005F7F5D">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110C54DA" w:rsidR="005F7F5D" w:rsidRDefault="00647114" w:rsidP="00A27486">
      <w:r>
        <w:t>The constructions "is" and "is not" do not indicate requirements.</w:t>
      </w:r>
    </w:p>
    <w:p w14:paraId="7A5459F7" w14:textId="77777777" w:rsidR="00774DA4" w:rsidRPr="004D3578" w:rsidRDefault="005F7F5D" w:rsidP="005F7F5D">
      <w:pPr>
        <w:spacing w:after="0"/>
      </w:pPr>
      <w:r>
        <w:br w:type="page"/>
      </w:r>
    </w:p>
    <w:p w14:paraId="5E93E31E" w14:textId="77777777" w:rsidR="00080512" w:rsidRPr="004D3578" w:rsidRDefault="00080512" w:rsidP="005F7F5D">
      <w:pPr>
        <w:pStyle w:val="Heading1"/>
        <w:spacing w:before="0"/>
      </w:pPr>
      <w:bookmarkStart w:id="17" w:name="introduction"/>
      <w:bookmarkStart w:id="18" w:name="_Toc78967994"/>
      <w:bookmarkEnd w:id="17"/>
      <w:r w:rsidRPr="004D3578">
        <w:t>Introduction</w:t>
      </w:r>
      <w:bookmarkEnd w:id="18"/>
    </w:p>
    <w:p w14:paraId="6A7CE5D7" w14:textId="77777777" w:rsidR="00080512" w:rsidRPr="004D3578" w:rsidRDefault="00080512" w:rsidP="005F7F5D">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rsidP="007F6FD8">
      <w:pPr>
        <w:pStyle w:val="Heading1"/>
        <w:spacing w:before="0"/>
      </w:pPr>
      <w:r w:rsidRPr="004D3578">
        <w:br w:type="page"/>
      </w:r>
      <w:bookmarkStart w:id="19" w:name="scope"/>
      <w:bookmarkStart w:id="20" w:name="_Toc78967995"/>
      <w:bookmarkEnd w:id="19"/>
      <w:r w:rsidRPr="004D3578">
        <w:lastRenderedPageBreak/>
        <w:t>1</w:t>
      </w:r>
      <w:r w:rsidRPr="004D3578">
        <w:tab/>
        <w:t>Scope</w:t>
      </w:r>
      <w:bookmarkEnd w:id="20"/>
    </w:p>
    <w:p w14:paraId="4EA05E1B" w14:textId="615BA3BE" w:rsidR="00080512" w:rsidRDefault="00080512" w:rsidP="007F6FD8">
      <w:r w:rsidRPr="004D3578">
        <w:t xml:space="preserve">The present document </w:t>
      </w:r>
      <w:r w:rsidR="00C6238C">
        <w:t xml:space="preserve">specifies the set of APIs and </w:t>
      </w:r>
      <w:r w:rsidR="00627FB0">
        <w:t>associated resource st</w:t>
      </w:r>
      <w:r w:rsidR="00A442DF">
        <w:t xml:space="preserve">ructures and </w:t>
      </w:r>
      <w:r w:rsidR="00C6238C">
        <w:t xml:space="preserve">data </w:t>
      </w:r>
      <w:r w:rsidR="001A1363">
        <w:t xml:space="preserve">models </w:t>
      </w:r>
      <w:r w:rsidR="00C15EEE">
        <w:t xml:space="preserve">pertaining to </w:t>
      </w:r>
      <w:r w:rsidR="005510EE">
        <w:t xml:space="preserve">the collection and reporting of UE-related data </w:t>
      </w:r>
      <w:r w:rsidR="00DD362C">
        <w:t>(</w:t>
      </w:r>
      <w:r w:rsidR="00876B77">
        <w:t xml:space="preserve">synonymously </w:t>
      </w:r>
      <w:r w:rsidR="00DD362C">
        <w:t xml:space="preserve">“UE data”) </w:t>
      </w:r>
      <w:r w:rsidR="00137875">
        <w:t xml:space="preserve">by the </w:t>
      </w:r>
      <w:r w:rsidR="00A442DF">
        <w:t xml:space="preserve">Data Collection </w:t>
      </w:r>
      <w:r w:rsidR="00673712">
        <w:t xml:space="preserve">Application Function (AF) </w:t>
      </w:r>
      <w:r w:rsidR="00166AE8">
        <w:t>in the 5G System</w:t>
      </w:r>
      <w:r w:rsidR="00CB6982">
        <w:t xml:space="preserve"> for subsequent event exposure services offered to</w:t>
      </w:r>
      <w:r w:rsidR="006B5208">
        <w:t xml:space="preserve"> network consumer entities</w:t>
      </w:r>
      <w:r w:rsidR="00460359">
        <w:t xml:space="preserve">, </w:t>
      </w:r>
      <w:r w:rsidR="00166AE8">
        <w:t xml:space="preserve">as defined in </w:t>
      </w:r>
      <w:r w:rsidR="00460359">
        <w:t>TS 23.</w:t>
      </w:r>
      <w:r w:rsidR="00263F47">
        <w:t xml:space="preserve">531 [2], </w:t>
      </w:r>
      <w:r w:rsidR="00846FF8">
        <w:t>TS 23.501 [</w:t>
      </w:r>
      <w:r w:rsidR="00263F47">
        <w:t>3</w:t>
      </w:r>
      <w:r w:rsidR="00846FF8">
        <w:t>], TS 23.502 [</w:t>
      </w:r>
      <w:r w:rsidR="00263F47">
        <w:t>4</w:t>
      </w:r>
      <w:r w:rsidR="00846FF8">
        <w:t>], TS 23.288 [</w:t>
      </w:r>
      <w:r w:rsidR="00263F47">
        <w:t>5</w:t>
      </w:r>
      <w:r w:rsidR="00846FF8">
        <w:t>]</w:t>
      </w:r>
      <w:r w:rsidR="00743A1D">
        <w:t>,</w:t>
      </w:r>
      <w:r w:rsidR="00846FF8">
        <w:t xml:space="preserve"> TS 29.517 [</w:t>
      </w:r>
      <w:r w:rsidR="00263F47">
        <w:t>6</w:t>
      </w:r>
      <w:r w:rsidR="00846FF8">
        <w:t>]</w:t>
      </w:r>
      <w:r w:rsidR="00743A1D">
        <w:t xml:space="preserve"> and TS 29.510 [7]</w:t>
      </w:r>
      <w:r w:rsidR="00846FF8">
        <w:t>.</w:t>
      </w:r>
      <w:r w:rsidR="00263F47">
        <w:t xml:space="preserve"> </w:t>
      </w:r>
    </w:p>
    <w:p w14:paraId="794720D9" w14:textId="77777777" w:rsidR="00080512" w:rsidRPr="004D3578" w:rsidRDefault="00080512">
      <w:pPr>
        <w:pStyle w:val="Heading1"/>
      </w:pPr>
      <w:bookmarkStart w:id="21" w:name="references"/>
      <w:bookmarkStart w:id="22" w:name="_Toc78967996"/>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616EA8D" w:rsidR="00EC4A25" w:rsidRDefault="00EC4A25" w:rsidP="00EC4A25">
      <w:pPr>
        <w:pStyle w:val="EX"/>
      </w:pPr>
      <w:r w:rsidRPr="004D3578">
        <w:t>[1]</w:t>
      </w:r>
      <w:r w:rsidRPr="004D3578">
        <w:tab/>
        <w:t>3GPP TR 21.905: "Vocabulary for 3GPP Specifications".</w:t>
      </w:r>
    </w:p>
    <w:p w14:paraId="1E89BB74" w14:textId="26EFCE77" w:rsidR="00321254" w:rsidRDefault="0003410C" w:rsidP="00321254">
      <w:pPr>
        <w:pStyle w:val="EX"/>
      </w:pPr>
      <w:r>
        <w:t>[2]</w:t>
      </w:r>
      <w:r>
        <w:tab/>
        <w:t>3GPP TS 26.53</w:t>
      </w:r>
      <w:r w:rsidR="00AE3269">
        <w:t>1</w:t>
      </w:r>
      <w:r w:rsidR="00321254">
        <w:t xml:space="preserve">: </w:t>
      </w:r>
      <w:r w:rsidR="00321254" w:rsidRPr="004D3578">
        <w:t>"</w:t>
      </w:r>
      <w:r w:rsidR="0026314D" w:rsidRPr="004443DA">
        <w:rPr>
          <w:iCs/>
        </w:rPr>
        <w:t>Data Collection and Reporting; General Description and Architecture</w:t>
      </w:r>
      <w:r w:rsidR="00321254" w:rsidRPr="004D3578">
        <w:t>".</w:t>
      </w:r>
    </w:p>
    <w:p w14:paraId="41310992" w14:textId="4A093B23" w:rsidR="00AE3269" w:rsidRDefault="00AE3269" w:rsidP="00321254">
      <w:pPr>
        <w:pStyle w:val="EX"/>
      </w:pPr>
      <w:r>
        <w:t>[3]</w:t>
      </w:r>
      <w:r w:rsidR="00074C27">
        <w:tab/>
        <w:t>3GPP TS 23.501: "</w:t>
      </w:r>
      <w:r w:rsidR="00074C27" w:rsidRPr="00103371">
        <w:t>System architecture for the 5G System (5GS)</w:t>
      </w:r>
      <w:r w:rsidR="00074C27">
        <w:t>".</w:t>
      </w:r>
    </w:p>
    <w:p w14:paraId="683107D9" w14:textId="34357826" w:rsidR="0003410C" w:rsidRDefault="00074C27" w:rsidP="00EC4A25">
      <w:pPr>
        <w:pStyle w:val="EX"/>
      </w:pPr>
      <w:r>
        <w:t>[4]</w:t>
      </w:r>
      <w:r>
        <w:tab/>
      </w:r>
      <w:r w:rsidR="00785DC4">
        <w:t>3GPP TS 23.502: "</w:t>
      </w:r>
      <w:r w:rsidR="00785DC4" w:rsidRPr="00103371">
        <w:t>Procedures for the 5G System (5GS)</w:t>
      </w:r>
      <w:r w:rsidR="00785DC4">
        <w:t>".</w:t>
      </w:r>
    </w:p>
    <w:p w14:paraId="29094E8A" w14:textId="2829F322" w:rsidR="00EC4A25" w:rsidRDefault="00785DC4" w:rsidP="00B862B7">
      <w:pPr>
        <w:pStyle w:val="EX"/>
      </w:pPr>
      <w:r>
        <w:t>[5]</w:t>
      </w:r>
      <w:r>
        <w:tab/>
      </w:r>
      <w:r w:rsidR="00B862B7">
        <w:t>3GPP TS 23.288: "</w:t>
      </w:r>
      <w:r w:rsidR="00B862B7" w:rsidRPr="00B65341">
        <w:t>Architecture enhancements for 5G System (5GS) to support network data analytics services</w:t>
      </w:r>
      <w:r w:rsidR="00B862B7">
        <w:t>".</w:t>
      </w:r>
    </w:p>
    <w:p w14:paraId="44353424" w14:textId="2478730A" w:rsidR="00E325BF" w:rsidRDefault="00B862B7" w:rsidP="00332C65">
      <w:pPr>
        <w:pStyle w:val="EX"/>
      </w:pPr>
      <w:r>
        <w:t>[6]</w:t>
      </w:r>
      <w:r>
        <w:tab/>
      </w:r>
      <w:r w:rsidR="00D441FA">
        <w:t>3GPP TS 29.517: "5G System; Application Function Event Exposure Service; Stage 3".</w:t>
      </w:r>
    </w:p>
    <w:p w14:paraId="3BE21589" w14:textId="7645979F" w:rsidR="002B456F" w:rsidRDefault="002B456F" w:rsidP="00332C65">
      <w:pPr>
        <w:pStyle w:val="EX"/>
      </w:pPr>
      <w:r>
        <w:t>[7]</w:t>
      </w:r>
      <w:r>
        <w:tab/>
        <w:t xml:space="preserve">3GPP TS 29.510: </w:t>
      </w:r>
      <w:r>
        <w:t xml:space="preserve">"5G System; </w:t>
      </w:r>
      <w:r w:rsidR="00902741">
        <w:t>Network</w:t>
      </w:r>
      <w:r>
        <w:t xml:space="preserve"> Function </w:t>
      </w:r>
      <w:r w:rsidR="00902741">
        <w:t>Repository</w:t>
      </w:r>
      <w:r>
        <w:t xml:space="preserve"> Service</w:t>
      </w:r>
      <w:r w:rsidR="00725B33">
        <w:t>s</w:t>
      </w:r>
      <w:r>
        <w:t>; Stage 3".</w:t>
      </w:r>
    </w:p>
    <w:p w14:paraId="338A6B67" w14:textId="6E05B290" w:rsidR="00396585" w:rsidRPr="004D3578" w:rsidRDefault="00396585" w:rsidP="00E325BF">
      <w:pPr>
        <w:pStyle w:val="EX"/>
      </w:pPr>
      <w:r>
        <w:t>[</w:t>
      </w:r>
      <w:r w:rsidR="00725B33">
        <w:t>8</w:t>
      </w:r>
      <w:r>
        <w:t>]</w:t>
      </w:r>
      <w:r>
        <w:tab/>
      </w:r>
      <w:proofErr w:type="spellStart"/>
      <w:r w:rsidRPr="00586B6B">
        <w:t>OpenAPI</w:t>
      </w:r>
      <w:proofErr w:type="spellEnd"/>
      <w:r w:rsidRPr="00586B6B">
        <w:t>: "</w:t>
      </w:r>
      <w:proofErr w:type="spellStart"/>
      <w:r w:rsidRPr="00586B6B">
        <w:t>OpenAPI</w:t>
      </w:r>
      <w:proofErr w:type="spellEnd"/>
      <w:r w:rsidRPr="00586B6B">
        <w:t xml:space="preserve"> 3.0.0 Specification", </w:t>
      </w:r>
      <w:hyperlink r:id="rId11" w:history="1">
        <w:r w:rsidRPr="00586B6B">
          <w:rPr>
            <w:rStyle w:val="Hyperlink"/>
            <w:color w:val="0000FF"/>
          </w:rPr>
          <w:t>https://github.com/OAI/OpenAPI-Specification/blob/master/versions/3.0.0.md</w:t>
        </w:r>
      </w:hyperlink>
      <w:r>
        <w:rPr>
          <w:rStyle w:val="Hyperlink"/>
          <w:color w:val="0000FF"/>
        </w:rPr>
        <w:t>.</w:t>
      </w:r>
    </w:p>
    <w:p w14:paraId="24ACB616" w14:textId="77777777" w:rsidR="00080512" w:rsidRPr="004D3578" w:rsidRDefault="00080512">
      <w:pPr>
        <w:pStyle w:val="Heading1"/>
      </w:pPr>
      <w:bookmarkStart w:id="23" w:name="definitions"/>
      <w:bookmarkStart w:id="24" w:name="_Toc78967997"/>
      <w:bookmarkEnd w:id="23"/>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Heading2"/>
      </w:pPr>
      <w:bookmarkStart w:id="25" w:name="_Toc78967998"/>
      <w:r w:rsidRPr="004D3578">
        <w:t>3.1</w:t>
      </w:r>
      <w:r w:rsidRPr="004D3578">
        <w:tab/>
      </w:r>
      <w:r w:rsidR="002B6339">
        <w:t>Terms</w:t>
      </w:r>
      <w:bookmarkEnd w:id="25"/>
    </w:p>
    <w:p w14:paraId="52F085A8" w14:textId="7D68C810"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D441FA">
        <w:t>, TS 23.531 [2], TS 23.501 [3], TS 23.502 [4], TS 23.288 [5] and TS 29.517 [6]</w:t>
      </w:r>
      <w:r w:rsidR="00E24FB2">
        <w:t xml:space="preserve"> and the following</w:t>
      </w:r>
      <w:r w:rsidR="00D441FA">
        <w:t xml:space="preserve"> </w:t>
      </w:r>
      <w:r w:rsidRPr="004D3578">
        <w:t xml:space="preserve">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6" w:name="_Toc78967999"/>
      <w:r w:rsidRPr="004D3578">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50F83E7B" w14:textId="211B07AA" w:rsidR="00080512" w:rsidRPr="004D3578" w:rsidRDefault="00623B8D" w:rsidP="00623B8D">
      <w:pPr>
        <w:pStyle w:val="EW"/>
        <w:ind w:left="0" w:firstLine="0"/>
      </w:pPr>
      <w:r>
        <w:t>Void.</w:t>
      </w:r>
    </w:p>
    <w:p w14:paraId="5E81C5C1" w14:textId="77777777" w:rsidR="00080512" w:rsidRPr="004D3578" w:rsidRDefault="00080512">
      <w:pPr>
        <w:pStyle w:val="Heading2"/>
      </w:pPr>
      <w:bookmarkStart w:id="27" w:name="_Toc78968000"/>
      <w:r w:rsidRPr="004D3578">
        <w:lastRenderedPageBreak/>
        <w:t>3.3</w:t>
      </w:r>
      <w:r w:rsidRPr="004D3578">
        <w:tab/>
        <w:t>Abbreviations</w:t>
      </w:r>
      <w:bookmarkEnd w:id="27"/>
    </w:p>
    <w:p w14:paraId="338C6B7C" w14:textId="766CA18B"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w:t>
      </w:r>
      <w:r w:rsidR="00623B8D">
        <w:t>, TS 23.531 [2], TS 23.501 [3], TS 23.502 [4], TS 23.288 [5] and TS 29.517 [6]</w:t>
      </w:r>
      <w:r w:rsidRPr="004D3578">
        <w:t xml:space="preserve">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4F01DA15" w:rsidR="00080512" w:rsidRDefault="00F4029E" w:rsidP="00F4029E">
      <w:pPr>
        <w:pStyle w:val="EW"/>
        <w:spacing w:after="180"/>
        <w:ind w:left="1699" w:hanging="1411"/>
      </w:pPr>
      <w:r>
        <w:t>AF</w:t>
      </w:r>
      <w:r w:rsidR="00080512" w:rsidRPr="004D3578">
        <w:tab/>
      </w:r>
      <w:r>
        <w:t>Application Function</w:t>
      </w:r>
    </w:p>
    <w:p w14:paraId="15184314" w14:textId="5D39E06B" w:rsidR="008726E9" w:rsidRDefault="008726E9" w:rsidP="00F4029E">
      <w:pPr>
        <w:pStyle w:val="EW"/>
        <w:spacing w:after="180"/>
        <w:ind w:left="1699" w:hanging="1411"/>
      </w:pPr>
      <w:r>
        <w:t>AS</w:t>
      </w:r>
      <w:r>
        <w:tab/>
        <w:t>Application Serv</w:t>
      </w:r>
      <w:r w:rsidR="00463EFA">
        <w:t>er</w:t>
      </w:r>
    </w:p>
    <w:p w14:paraId="2B9358C2" w14:textId="056D239C" w:rsidR="00DA5F96" w:rsidRDefault="005838F0" w:rsidP="00F4029E">
      <w:pPr>
        <w:pStyle w:val="EW"/>
        <w:spacing w:after="180"/>
        <w:ind w:left="1699" w:hanging="1411"/>
      </w:pPr>
      <w:r>
        <w:t>ASP</w:t>
      </w:r>
      <w:r>
        <w:tab/>
        <w:t>Application Service Provider</w:t>
      </w:r>
    </w:p>
    <w:p w14:paraId="46FBD1F7" w14:textId="4A80ACA2" w:rsidR="00877816" w:rsidRDefault="00877816" w:rsidP="00F4029E">
      <w:pPr>
        <w:pStyle w:val="EW"/>
        <w:spacing w:after="180"/>
        <w:ind w:left="1699" w:hanging="1411"/>
      </w:pPr>
      <w:r>
        <w:t>DC</w:t>
      </w:r>
      <w:r w:rsidR="009018DB">
        <w:t>-</w:t>
      </w:r>
      <w:r>
        <w:t>AF</w:t>
      </w:r>
      <w:r w:rsidR="00BB19B6">
        <w:tab/>
        <w:t>Data Collection AF</w:t>
      </w:r>
    </w:p>
    <w:p w14:paraId="7C0501A0" w14:textId="1676B033" w:rsidR="00C12B23" w:rsidRDefault="00C12B23" w:rsidP="00F4029E">
      <w:pPr>
        <w:pStyle w:val="EW"/>
        <w:spacing w:after="180"/>
        <w:ind w:left="1699" w:hanging="1411"/>
      </w:pPr>
      <w:r>
        <w:t>DC</w:t>
      </w:r>
      <w:r w:rsidR="009018DB">
        <w:t>-</w:t>
      </w:r>
      <w:r>
        <w:t>Client</w:t>
      </w:r>
      <w:r>
        <w:tab/>
        <w:t>Data Collection Client</w:t>
      </w:r>
    </w:p>
    <w:p w14:paraId="512BDC7B" w14:textId="1CDAC67E" w:rsidR="003E7F09" w:rsidRDefault="003E7F09" w:rsidP="00F4029E">
      <w:pPr>
        <w:pStyle w:val="EW"/>
        <w:spacing w:after="180"/>
        <w:ind w:left="1699" w:hanging="1411"/>
      </w:pPr>
      <w:r>
        <w:t>NEF</w:t>
      </w:r>
      <w:r w:rsidR="00B663DB">
        <w:tab/>
        <w:t>Network Exposure Function</w:t>
      </w:r>
    </w:p>
    <w:p w14:paraId="0FFD8B58" w14:textId="1FDF54ED" w:rsidR="00C50A78" w:rsidRDefault="00C50A78" w:rsidP="00F4029E">
      <w:pPr>
        <w:pStyle w:val="EW"/>
        <w:spacing w:after="180"/>
        <w:ind w:left="1699" w:hanging="1411"/>
      </w:pPr>
      <w:r>
        <w:t>NRF</w:t>
      </w:r>
      <w:r>
        <w:tab/>
        <w:t>Network Re</w:t>
      </w:r>
      <w:r w:rsidR="00004ADD">
        <w:t>pository</w:t>
      </w:r>
      <w:r>
        <w:t xml:space="preserve"> Function</w:t>
      </w:r>
    </w:p>
    <w:p w14:paraId="1EA365ED" w14:textId="7B8CC745" w:rsidR="00080512" w:rsidRPr="004D3578" w:rsidRDefault="003178A4" w:rsidP="003178A4">
      <w:pPr>
        <w:pStyle w:val="EW"/>
        <w:spacing w:after="180"/>
        <w:ind w:left="1699" w:hanging="1411"/>
      </w:pPr>
      <w:r>
        <w:t>NWDAF</w:t>
      </w:r>
      <w:r w:rsidRPr="004D3578">
        <w:tab/>
      </w:r>
      <w:r>
        <w:t>Network Data Analytics Function</w:t>
      </w:r>
    </w:p>
    <w:p w14:paraId="47B45592" w14:textId="2E2873FE" w:rsidR="005F5AC4" w:rsidRPr="004D3578" w:rsidRDefault="005F5AC4" w:rsidP="005F5AC4">
      <w:pPr>
        <w:pStyle w:val="Heading1"/>
      </w:pPr>
      <w:bookmarkStart w:id="28" w:name="clause4"/>
      <w:bookmarkStart w:id="29" w:name="_Toc78968001"/>
      <w:bookmarkEnd w:id="28"/>
      <w:r>
        <w:lastRenderedPageBreak/>
        <w:t>3</w:t>
      </w:r>
      <w:r w:rsidRPr="004D3578">
        <w:tab/>
      </w:r>
      <w:r w:rsidR="00B76B87">
        <w:t xml:space="preserve">General Aspects of </w:t>
      </w:r>
      <w:r w:rsidR="004866B5">
        <w:t>APIs for Data Collection and Reporting</w:t>
      </w:r>
      <w:bookmarkEnd w:id="29"/>
    </w:p>
    <w:p w14:paraId="6C43A95D" w14:textId="18158DFA" w:rsidR="005F5AC4" w:rsidRDefault="008D4DE5" w:rsidP="005F5AC4">
      <w:pPr>
        <w:pStyle w:val="Heading2"/>
      </w:pPr>
      <w:bookmarkStart w:id="30" w:name="_Toc78968002"/>
      <w:r>
        <w:t>3</w:t>
      </w:r>
      <w:r w:rsidR="005F5AC4">
        <w:t>.1</w:t>
      </w:r>
      <w:r w:rsidR="005F5AC4">
        <w:tab/>
      </w:r>
      <w:r w:rsidR="00DF386F">
        <w:t>HTTP resource URIs and paths</w:t>
      </w:r>
      <w:bookmarkEnd w:id="30"/>
    </w:p>
    <w:p w14:paraId="7DDC443D" w14:textId="3554B12D" w:rsidR="00DB4E6E" w:rsidRDefault="00DB4E6E" w:rsidP="00DB4E6E">
      <w:pPr>
        <w:pStyle w:val="Heading2"/>
      </w:pPr>
      <w:bookmarkStart w:id="31" w:name="_Toc78968003"/>
      <w:r>
        <w:t>3.2</w:t>
      </w:r>
      <w:r>
        <w:tab/>
      </w:r>
      <w:r w:rsidR="0051409F">
        <w:t xml:space="preserve">Usage of </w:t>
      </w:r>
      <w:r w:rsidR="001C38BE">
        <w:t>HTTP</w:t>
      </w:r>
      <w:bookmarkEnd w:id="31"/>
    </w:p>
    <w:p w14:paraId="0D1DE351" w14:textId="7C34E5BC" w:rsidR="004866B5" w:rsidRDefault="004866B5" w:rsidP="004866B5">
      <w:pPr>
        <w:pStyle w:val="Heading3"/>
      </w:pPr>
      <w:bookmarkStart w:id="32" w:name="_Toc78968004"/>
      <w:r>
        <w:t>3.2.1</w:t>
      </w:r>
      <w:r>
        <w:tab/>
      </w:r>
      <w:r w:rsidR="0014513F">
        <w:t>HTTP protocol version</w:t>
      </w:r>
      <w:bookmarkEnd w:id="32"/>
    </w:p>
    <w:p w14:paraId="145E64FF" w14:textId="2AA9E9C5" w:rsidR="0014513F" w:rsidRDefault="0014513F" w:rsidP="0014513F">
      <w:pPr>
        <w:pStyle w:val="Heading3"/>
      </w:pPr>
      <w:bookmarkStart w:id="33" w:name="_Toc78968005"/>
      <w:r>
        <w:t>3.2.2</w:t>
      </w:r>
      <w:r>
        <w:tab/>
        <w:t>HTTP message bodies for API resources</w:t>
      </w:r>
      <w:bookmarkEnd w:id="33"/>
    </w:p>
    <w:p w14:paraId="537A04B4" w14:textId="19BC8670" w:rsidR="0014513F" w:rsidRPr="0014513F" w:rsidRDefault="00C667FC" w:rsidP="0014513F">
      <w:pPr>
        <w:pStyle w:val="Heading3"/>
      </w:pPr>
      <w:bookmarkStart w:id="34" w:name="_Toc78968006"/>
      <w:r>
        <w:t>3.</w:t>
      </w:r>
      <w:r w:rsidR="005B73B0">
        <w:t>2</w:t>
      </w:r>
      <w:r>
        <w:t>.3</w:t>
      </w:r>
      <w:r>
        <w:tab/>
        <w:t>Usage of HTTP headers</w:t>
      </w:r>
      <w:bookmarkEnd w:id="34"/>
    </w:p>
    <w:p w14:paraId="6CA584A7" w14:textId="670CFB34" w:rsidR="005F5AC4" w:rsidRDefault="00556D70" w:rsidP="003236E3">
      <w:pPr>
        <w:pStyle w:val="Heading3"/>
      </w:pPr>
      <w:bookmarkStart w:id="35" w:name="_Toc78968007"/>
      <w:r>
        <w:t>3.</w:t>
      </w:r>
      <w:r w:rsidR="005B73B0">
        <w:t>2</w:t>
      </w:r>
      <w:r w:rsidR="003236E3">
        <w:t>.4</w:t>
      </w:r>
      <w:r>
        <w:tab/>
        <w:t>HTTP response codes</w:t>
      </w:r>
      <w:bookmarkEnd w:id="35"/>
    </w:p>
    <w:p w14:paraId="371F8FBD" w14:textId="1FDD272A" w:rsidR="006A164B" w:rsidRDefault="005B73B0" w:rsidP="006A164B">
      <w:pPr>
        <w:pStyle w:val="Heading2"/>
      </w:pPr>
      <w:bookmarkStart w:id="36" w:name="_Toc78968008"/>
      <w:r>
        <w:t>3.3</w:t>
      </w:r>
      <w:r>
        <w:tab/>
      </w:r>
      <w:r w:rsidR="006A164B">
        <w:t>Common API data types</w:t>
      </w:r>
      <w:bookmarkEnd w:id="36"/>
    </w:p>
    <w:p w14:paraId="02342B03" w14:textId="24D31222" w:rsidR="001B34EA" w:rsidRDefault="001B34EA" w:rsidP="001B34EA">
      <w:pPr>
        <w:pStyle w:val="Heading3"/>
      </w:pPr>
      <w:bookmarkStart w:id="37" w:name="_Toc78968009"/>
      <w:r>
        <w:t>3.3.1</w:t>
      </w:r>
      <w:r>
        <w:tab/>
      </w:r>
      <w:r w:rsidR="006F73B7">
        <w:t>General</w:t>
      </w:r>
      <w:bookmarkEnd w:id="37"/>
    </w:p>
    <w:p w14:paraId="506B72E6" w14:textId="4E012BFA" w:rsidR="006F73B7" w:rsidRDefault="006F73B7" w:rsidP="006F73B7">
      <w:pPr>
        <w:pStyle w:val="Heading3"/>
      </w:pPr>
      <w:bookmarkStart w:id="38" w:name="_Toc78968010"/>
      <w:r>
        <w:t>3.3.2</w:t>
      </w:r>
      <w:r>
        <w:tab/>
        <w:t>Simple data types</w:t>
      </w:r>
      <w:bookmarkEnd w:id="38"/>
    </w:p>
    <w:p w14:paraId="1E00ECAA" w14:textId="41F00A6C" w:rsidR="006F73B7" w:rsidRDefault="00A36C20" w:rsidP="00A36C20">
      <w:pPr>
        <w:pStyle w:val="Heading3"/>
      </w:pPr>
      <w:bookmarkStart w:id="39" w:name="_Toc78968011"/>
      <w:r>
        <w:t>3.3.3</w:t>
      </w:r>
      <w:r>
        <w:tab/>
        <w:t>Structure data types</w:t>
      </w:r>
      <w:bookmarkEnd w:id="39"/>
    </w:p>
    <w:p w14:paraId="30CC9F76" w14:textId="77C6DD4A" w:rsidR="00A36C20" w:rsidRDefault="00573F9F" w:rsidP="00A36C20">
      <w:pPr>
        <w:pStyle w:val="Heading3"/>
      </w:pPr>
      <w:bookmarkStart w:id="40" w:name="_Toc78968012"/>
      <w:r>
        <w:t>3.3.4</w:t>
      </w:r>
      <w:r>
        <w:tab/>
        <w:t>Enumerated data types</w:t>
      </w:r>
      <w:bookmarkEnd w:id="40"/>
    </w:p>
    <w:p w14:paraId="232452D3" w14:textId="10D0FD30" w:rsidR="00573F9F" w:rsidRPr="00573F9F" w:rsidRDefault="00573F9F" w:rsidP="00573F9F">
      <w:pPr>
        <w:pStyle w:val="Heading2"/>
      </w:pPr>
      <w:bookmarkStart w:id="41" w:name="_Toc78968013"/>
      <w:r>
        <w:t>3.4</w:t>
      </w:r>
      <w:r>
        <w:tab/>
      </w:r>
      <w:r w:rsidR="009E32A3">
        <w:t>Explanation of API data model notation</w:t>
      </w:r>
      <w:bookmarkEnd w:id="41"/>
    </w:p>
    <w:p w14:paraId="7D89FB01" w14:textId="32B7E3AE" w:rsidR="00080512" w:rsidRPr="004D3578" w:rsidRDefault="00080512">
      <w:pPr>
        <w:pStyle w:val="Heading1"/>
      </w:pPr>
      <w:bookmarkStart w:id="42" w:name="_Toc78968014"/>
      <w:r w:rsidRPr="004D3578">
        <w:t>4</w:t>
      </w:r>
      <w:r w:rsidRPr="004D3578">
        <w:tab/>
      </w:r>
      <w:r w:rsidR="005D39B6">
        <w:t xml:space="preserve">Network-side </w:t>
      </w:r>
      <w:r w:rsidR="00310B39">
        <w:t>APIs</w:t>
      </w:r>
      <w:bookmarkEnd w:id="42"/>
    </w:p>
    <w:p w14:paraId="74DB1572" w14:textId="610F9D76" w:rsidR="008F28B5" w:rsidRDefault="007205AE" w:rsidP="00795DCA">
      <w:pPr>
        <w:pStyle w:val="Heading2"/>
      </w:pPr>
      <w:bookmarkStart w:id="43" w:name="_Toc78968015"/>
      <w:r>
        <w:t>4.1</w:t>
      </w:r>
      <w:r w:rsidR="007E7A88">
        <w:tab/>
        <w:t>General</w:t>
      </w:r>
      <w:bookmarkEnd w:id="43"/>
    </w:p>
    <w:p w14:paraId="60C5445D" w14:textId="42A3129D" w:rsidR="00C57271" w:rsidRDefault="00C57271" w:rsidP="00C57271">
      <w:r>
        <w:t xml:space="preserve">This clause </w:t>
      </w:r>
      <w:r w:rsidR="00230591">
        <w:t>specif</w:t>
      </w:r>
      <w:r w:rsidR="006B5765">
        <w:t>ies</w:t>
      </w:r>
      <w:r w:rsidR="0042028D">
        <w:t xml:space="preserve"> </w:t>
      </w:r>
      <w:r w:rsidR="00230591">
        <w:t>the</w:t>
      </w:r>
      <w:r>
        <w:t xml:space="preserve"> </w:t>
      </w:r>
      <w:r w:rsidR="00127FFE">
        <w:t xml:space="preserve">APIs </w:t>
      </w:r>
      <w:r w:rsidR="00F019FF">
        <w:t xml:space="preserve">used </w:t>
      </w:r>
      <w:r w:rsidR="00E9437B">
        <w:t xml:space="preserve">between network-side entities </w:t>
      </w:r>
      <w:r w:rsidR="0081116B">
        <w:t>for</w:t>
      </w:r>
      <w:r w:rsidR="00D4194F">
        <w:t xml:space="preserve"> UE data </w:t>
      </w:r>
      <w:r w:rsidR="00835635">
        <w:t>collection and reporting</w:t>
      </w:r>
      <w:r w:rsidR="00B469D8">
        <w:t>,</w:t>
      </w:r>
      <w:r w:rsidR="00835635">
        <w:t xml:space="preserve"> </w:t>
      </w:r>
      <w:r w:rsidR="0081116B">
        <w:t>a</w:t>
      </w:r>
      <w:r w:rsidR="00B469D8">
        <w:t>long</w:t>
      </w:r>
      <w:r w:rsidR="0081116B">
        <w:t xml:space="preserve"> </w:t>
      </w:r>
      <w:r w:rsidR="00B469D8">
        <w:t xml:space="preserve">with </w:t>
      </w:r>
      <w:r w:rsidR="0081116B">
        <w:t>related functionality pertaining to the provisio</w:t>
      </w:r>
      <w:r w:rsidR="00307BF3">
        <w:t xml:space="preserve">ning, </w:t>
      </w:r>
      <w:r w:rsidR="00D4194F">
        <w:t xml:space="preserve">management, </w:t>
      </w:r>
      <w:r w:rsidR="00134275">
        <w:t xml:space="preserve">and </w:t>
      </w:r>
      <w:r w:rsidR="006965B9">
        <w:t xml:space="preserve">delivery </w:t>
      </w:r>
      <w:r w:rsidR="00134275">
        <w:t xml:space="preserve">of </w:t>
      </w:r>
      <w:r w:rsidR="00B469D8">
        <w:t xml:space="preserve">such data </w:t>
      </w:r>
      <w:r w:rsidR="005E5982">
        <w:t xml:space="preserve">between </w:t>
      </w:r>
      <w:r w:rsidR="00CA5586">
        <w:t xml:space="preserve">the Data Collection AF </w:t>
      </w:r>
      <w:r w:rsidR="005E5982">
        <w:t xml:space="preserve">and </w:t>
      </w:r>
      <w:r w:rsidR="00CA5586">
        <w:t>consumer entities</w:t>
      </w:r>
      <w:r w:rsidR="00F524FB">
        <w:t>.</w:t>
      </w:r>
    </w:p>
    <w:p w14:paraId="5A7F171D" w14:textId="61D69517" w:rsidR="00942E32" w:rsidRDefault="007E7A88" w:rsidP="00924B1A">
      <w:pPr>
        <w:pStyle w:val="Heading2"/>
      </w:pPr>
      <w:bookmarkStart w:id="44" w:name="_Toc78968016"/>
      <w:r>
        <w:t>4.2</w:t>
      </w:r>
      <w:r w:rsidR="00703B24">
        <w:tab/>
      </w:r>
      <w:r w:rsidR="00E45A8F">
        <w:t>Data</w:t>
      </w:r>
      <w:r w:rsidR="00703B24">
        <w:t xml:space="preserve"> collection </w:t>
      </w:r>
      <w:r w:rsidR="008445BE">
        <w:t>and reporting provisioning</w:t>
      </w:r>
      <w:bookmarkEnd w:id="44"/>
    </w:p>
    <w:p w14:paraId="412621E3" w14:textId="777EC27B" w:rsidR="00370ED0" w:rsidRDefault="0023029C" w:rsidP="0023029C">
      <w:pPr>
        <w:pStyle w:val="Heading3"/>
      </w:pPr>
      <w:bookmarkStart w:id="45" w:name="_Toc78968017"/>
      <w:r>
        <w:t>4.2.1</w:t>
      </w:r>
      <w:r>
        <w:tab/>
        <w:t>Overview</w:t>
      </w:r>
      <w:bookmarkEnd w:id="45"/>
    </w:p>
    <w:p w14:paraId="54F7E0A5" w14:textId="5FFE843A" w:rsidR="00924B1A" w:rsidRPr="00924B1A" w:rsidRDefault="00924B1A" w:rsidP="00924B1A">
      <w:r>
        <w:t xml:space="preserve">This clause specifies the provisioning API used by an Application Service Provider server </w:t>
      </w:r>
      <w:r w:rsidR="00C8656F">
        <w:t xml:space="preserve">to </w:t>
      </w:r>
      <w:r w:rsidR="00C65A0D">
        <w:t>provision</w:t>
      </w:r>
      <w:r w:rsidR="00C8656F">
        <w:t xml:space="preserve"> a</w:t>
      </w:r>
      <w:r>
        <w:t xml:space="preserve"> data collection and reporting configuration </w:t>
      </w:r>
      <w:r w:rsidR="007C3206">
        <w:t>i</w:t>
      </w:r>
      <w:r>
        <w:t>n a Data Collection AF</w:t>
      </w:r>
      <w:r w:rsidR="00B42CF8">
        <w:t>.</w:t>
      </w:r>
    </w:p>
    <w:p w14:paraId="31AE765D" w14:textId="4B0338F8" w:rsidR="0023029C" w:rsidRDefault="0023029C" w:rsidP="0023029C">
      <w:pPr>
        <w:pStyle w:val="Heading3"/>
      </w:pPr>
      <w:bookmarkStart w:id="46" w:name="_Toc78968018"/>
      <w:r>
        <w:lastRenderedPageBreak/>
        <w:t>4</w:t>
      </w:r>
      <w:r w:rsidR="00492E6D">
        <w:t>.2.2</w:t>
      </w:r>
      <w:r w:rsidR="00492E6D">
        <w:tab/>
        <w:t>Resource structure</w:t>
      </w:r>
      <w:bookmarkEnd w:id="46"/>
    </w:p>
    <w:p w14:paraId="55AD4EBF" w14:textId="39F50823" w:rsidR="00492E6D" w:rsidRDefault="00492E6D" w:rsidP="00492E6D">
      <w:pPr>
        <w:pStyle w:val="Heading3"/>
      </w:pPr>
      <w:bookmarkStart w:id="47" w:name="_Toc78968019"/>
      <w:r>
        <w:t>4.2.3</w:t>
      </w:r>
      <w:r>
        <w:tab/>
        <w:t>Data Model</w:t>
      </w:r>
      <w:bookmarkEnd w:id="47"/>
    </w:p>
    <w:p w14:paraId="0845E8E1" w14:textId="12FAE6F0" w:rsidR="001C4B61" w:rsidRPr="001C4B61" w:rsidRDefault="00F94E1C" w:rsidP="001C4B61">
      <w:pPr>
        <w:pStyle w:val="Heading3"/>
      </w:pPr>
      <w:bookmarkStart w:id="48" w:name="_Toc78968020"/>
      <w:r>
        <w:t>4.2.4</w:t>
      </w:r>
      <w:r>
        <w:tab/>
        <w:t>Mediation by NEF</w:t>
      </w:r>
      <w:bookmarkEnd w:id="48"/>
    </w:p>
    <w:p w14:paraId="69C271CE" w14:textId="68043819" w:rsidR="008F2225" w:rsidRDefault="006D4DB2" w:rsidP="0067223B">
      <w:pPr>
        <w:pStyle w:val="Heading2"/>
      </w:pPr>
      <w:bookmarkStart w:id="49" w:name="_Toc78968021"/>
      <w:r>
        <w:t>4.</w:t>
      </w:r>
      <w:r w:rsidR="006B5FA3">
        <w:t>3</w:t>
      </w:r>
      <w:r>
        <w:tab/>
      </w:r>
      <w:r w:rsidR="0021145A">
        <w:t>Indirect data reporting</w:t>
      </w:r>
      <w:bookmarkEnd w:id="49"/>
    </w:p>
    <w:p w14:paraId="781992C1" w14:textId="493DBA88" w:rsidR="000F687B" w:rsidRDefault="008F2225" w:rsidP="008F2225">
      <w:pPr>
        <w:pStyle w:val="Heading3"/>
      </w:pPr>
      <w:bookmarkStart w:id="50" w:name="_Toc78968022"/>
      <w:r>
        <w:t>4.3.1</w:t>
      </w:r>
      <w:r>
        <w:tab/>
      </w:r>
      <w:r w:rsidR="000F687B">
        <w:t>Overview</w:t>
      </w:r>
      <w:bookmarkEnd w:id="50"/>
    </w:p>
    <w:p w14:paraId="6029D629" w14:textId="08D753B8" w:rsidR="0067223B" w:rsidRPr="0067223B" w:rsidRDefault="0067223B" w:rsidP="0067223B">
      <w:r>
        <w:t xml:space="preserve">This clause specifies the </w:t>
      </w:r>
      <w:r w:rsidR="00AC3BD7">
        <w:t xml:space="preserve">reporting </w:t>
      </w:r>
      <w:r w:rsidR="00CA744A">
        <w:t xml:space="preserve">configuration </w:t>
      </w:r>
      <w:r w:rsidR="00AC3BD7">
        <w:t xml:space="preserve">API </w:t>
      </w:r>
      <w:r w:rsidR="004F319F">
        <w:t>used by</w:t>
      </w:r>
      <w:r w:rsidR="004F319F">
        <w:t xml:space="preserve"> </w:t>
      </w:r>
      <w:r w:rsidR="00B94F66">
        <w:t>an</w:t>
      </w:r>
      <w:r w:rsidR="004F319F">
        <w:t xml:space="preserve"> Indirect Data Collection Client or</w:t>
      </w:r>
      <w:r w:rsidR="00B94F66">
        <w:t xml:space="preserve"> </w:t>
      </w:r>
      <w:r w:rsidR="004F319F">
        <w:t>an Application Server</w:t>
      </w:r>
      <w:r w:rsidR="00453B2A">
        <w:t xml:space="preserve"> to obtain</w:t>
      </w:r>
      <w:r>
        <w:t xml:space="preserve"> </w:t>
      </w:r>
      <w:r w:rsidR="00B715BB">
        <w:t xml:space="preserve">a data </w:t>
      </w:r>
      <w:r w:rsidR="00453B2A">
        <w:t>reporting configuration</w:t>
      </w:r>
      <w:r w:rsidR="00453B2A">
        <w:t xml:space="preserve"> from</w:t>
      </w:r>
      <w:r>
        <w:t xml:space="preserve"> the D</w:t>
      </w:r>
      <w:r w:rsidR="00B46FFF">
        <w:t xml:space="preserve">ata Collection </w:t>
      </w:r>
      <w:r>
        <w:t>AF</w:t>
      </w:r>
      <w:r w:rsidR="00C60E96">
        <w:t>.</w:t>
      </w:r>
      <w:r w:rsidR="0051032A">
        <w:t xml:space="preserve"> Subsequently, the </w:t>
      </w:r>
      <w:r w:rsidR="00FA072F">
        <w:t xml:space="preserve">Indirect DC-Client or AS </w:t>
      </w:r>
      <w:r w:rsidR="00CA744A">
        <w:t xml:space="preserve">uses the </w:t>
      </w:r>
      <w:r w:rsidR="00B302DB">
        <w:t xml:space="preserve">reporting API </w:t>
      </w:r>
      <w:r w:rsidR="00FA072F">
        <w:t>to report UE data that it has collected to the DC-</w:t>
      </w:r>
      <w:r w:rsidR="00B302DB">
        <w:t>AF</w:t>
      </w:r>
      <w:r w:rsidR="00FA072F">
        <w:t>.</w:t>
      </w:r>
    </w:p>
    <w:p w14:paraId="77655E99" w14:textId="77777777" w:rsidR="000F687B" w:rsidRDefault="000F687B" w:rsidP="000F687B">
      <w:pPr>
        <w:pStyle w:val="Heading3"/>
      </w:pPr>
      <w:bookmarkStart w:id="51" w:name="_Toc78968023"/>
      <w:r>
        <w:t>4.3.2</w:t>
      </w:r>
      <w:r>
        <w:tab/>
        <w:t>Resource structure</w:t>
      </w:r>
      <w:bookmarkEnd w:id="51"/>
    </w:p>
    <w:p w14:paraId="47C0FFA5" w14:textId="77777777" w:rsidR="00482409" w:rsidRDefault="000F687B" w:rsidP="000F687B">
      <w:pPr>
        <w:pStyle w:val="Heading3"/>
      </w:pPr>
      <w:bookmarkStart w:id="52" w:name="_Toc78968024"/>
      <w:r>
        <w:t>4.3.3</w:t>
      </w:r>
      <w:r>
        <w:tab/>
        <w:t>Data Model</w:t>
      </w:r>
      <w:bookmarkEnd w:id="52"/>
    </w:p>
    <w:p w14:paraId="3D28C022" w14:textId="1791274D" w:rsidR="005B618D" w:rsidRDefault="00482409" w:rsidP="000F687B">
      <w:pPr>
        <w:pStyle w:val="Heading3"/>
      </w:pPr>
      <w:bookmarkStart w:id="53" w:name="_Toc78968025"/>
      <w:r>
        <w:t>4.3.4</w:t>
      </w:r>
      <w:r>
        <w:tab/>
        <w:t>Mediation by NEF</w:t>
      </w:r>
      <w:bookmarkEnd w:id="53"/>
      <w:r w:rsidR="006B5FA3">
        <w:t xml:space="preserve"> </w:t>
      </w:r>
    </w:p>
    <w:p w14:paraId="45E97C6C" w14:textId="1FC40E97" w:rsidR="00F524FB" w:rsidRDefault="002E7A7B" w:rsidP="00F524FB">
      <w:pPr>
        <w:pStyle w:val="Heading2"/>
      </w:pPr>
      <w:bookmarkStart w:id="54" w:name="_Toc78968026"/>
      <w:r>
        <w:t>4.</w:t>
      </w:r>
      <w:r w:rsidR="00385FF5">
        <w:t>4</w:t>
      </w:r>
      <w:r>
        <w:tab/>
      </w:r>
      <w:r w:rsidR="00776C30">
        <w:t>E</w:t>
      </w:r>
      <w:r w:rsidR="00201C82">
        <w:t xml:space="preserve">vent subscription, </w:t>
      </w:r>
      <w:proofErr w:type="gramStart"/>
      <w:r w:rsidR="00201C82">
        <w:t>management</w:t>
      </w:r>
      <w:proofErr w:type="gramEnd"/>
      <w:r w:rsidR="00201C82">
        <w:t xml:space="preserve"> and publication</w:t>
      </w:r>
      <w:bookmarkEnd w:id="54"/>
    </w:p>
    <w:p w14:paraId="1A4B1D0D" w14:textId="5D03213F" w:rsidR="003A5531" w:rsidRPr="003A5531" w:rsidRDefault="00334DEF" w:rsidP="003A5531">
      <w:pPr>
        <w:pStyle w:val="Heading3"/>
      </w:pPr>
      <w:bookmarkStart w:id="55" w:name="_Toc78968027"/>
      <w:r>
        <w:t>4.4.1</w:t>
      </w:r>
      <w:r>
        <w:tab/>
        <w:t>Overview</w:t>
      </w:r>
      <w:bookmarkEnd w:id="55"/>
    </w:p>
    <w:p w14:paraId="6FDBDE4C" w14:textId="397FCF0D" w:rsidR="00035DA9" w:rsidRDefault="00FB5579" w:rsidP="00035DA9">
      <w:r>
        <w:t>This clause specifies the</w:t>
      </w:r>
      <w:r w:rsidR="000C455C">
        <w:t xml:space="preserve"> event exposure service API</w:t>
      </w:r>
      <w:r w:rsidR="00F04555">
        <w:t xml:space="preserve"> used by the NWDAF or an Application Server Provider</w:t>
      </w:r>
      <w:r w:rsidR="00DE2C5B">
        <w:t xml:space="preserve"> AF</w:t>
      </w:r>
      <w:r>
        <w:t xml:space="preserve"> </w:t>
      </w:r>
      <w:r w:rsidR="00050C13">
        <w:t xml:space="preserve">to </w:t>
      </w:r>
      <w:r w:rsidR="00DF0843">
        <w:t xml:space="preserve">subscribe to </w:t>
      </w:r>
      <w:r w:rsidR="00AB03B6">
        <w:t>and</w:t>
      </w:r>
      <w:r w:rsidR="00DF0843">
        <w:t xml:space="preserve"> </w:t>
      </w:r>
      <w:r w:rsidR="008D01E5">
        <w:t xml:space="preserve">receive </w:t>
      </w:r>
      <w:r w:rsidR="00FA5F44">
        <w:t xml:space="preserve">UE data related </w:t>
      </w:r>
      <w:r w:rsidR="008D01E5">
        <w:t>event information</w:t>
      </w:r>
      <w:r>
        <w:t xml:space="preserve"> </w:t>
      </w:r>
      <w:r w:rsidR="00FA5F44">
        <w:t>from a</w:t>
      </w:r>
      <w:r>
        <w:t xml:space="preserve"> </w:t>
      </w:r>
      <w:r w:rsidR="008121F0">
        <w:t>D</w:t>
      </w:r>
      <w:r w:rsidR="00B46FFF">
        <w:t>ata Collection AF.</w:t>
      </w:r>
    </w:p>
    <w:p w14:paraId="0C76139E" w14:textId="65A542B4" w:rsidR="001D5BDB" w:rsidRDefault="001D5BDB" w:rsidP="001D5BDB">
      <w:pPr>
        <w:pStyle w:val="Heading3"/>
      </w:pPr>
      <w:bookmarkStart w:id="56" w:name="_Toc78968028"/>
      <w:r>
        <w:t>4.</w:t>
      </w:r>
      <w:r>
        <w:t>4</w:t>
      </w:r>
      <w:r>
        <w:t>.2</w:t>
      </w:r>
      <w:r>
        <w:tab/>
        <w:t>Resource structure</w:t>
      </w:r>
      <w:bookmarkEnd w:id="56"/>
    </w:p>
    <w:p w14:paraId="28DB5849" w14:textId="7B14C4D5" w:rsidR="001D5BDB" w:rsidRDefault="001D5BDB" w:rsidP="001D5BDB">
      <w:pPr>
        <w:pStyle w:val="Heading3"/>
      </w:pPr>
      <w:bookmarkStart w:id="57" w:name="_Toc78968029"/>
      <w:r>
        <w:t>4.</w:t>
      </w:r>
      <w:r>
        <w:t>4</w:t>
      </w:r>
      <w:r>
        <w:t>.3</w:t>
      </w:r>
      <w:r>
        <w:tab/>
        <w:t>Data Model</w:t>
      </w:r>
      <w:bookmarkEnd w:id="57"/>
    </w:p>
    <w:p w14:paraId="7736E5C9" w14:textId="7C5B26CB" w:rsidR="009C6405" w:rsidRDefault="001D5BDB" w:rsidP="001D5BDB">
      <w:pPr>
        <w:pStyle w:val="Heading3"/>
      </w:pPr>
      <w:bookmarkStart w:id="58" w:name="_Toc78968030"/>
      <w:r>
        <w:t>4.</w:t>
      </w:r>
      <w:r>
        <w:t>4</w:t>
      </w:r>
      <w:r>
        <w:t>.4</w:t>
      </w:r>
      <w:r>
        <w:tab/>
        <w:t>Mediation by NEF</w:t>
      </w:r>
      <w:bookmarkEnd w:id="58"/>
      <w:r>
        <w:t xml:space="preserve"> </w:t>
      </w:r>
    </w:p>
    <w:p w14:paraId="25BAD954" w14:textId="0E0F408D" w:rsidR="00035DA9" w:rsidRDefault="00035DA9" w:rsidP="00035DA9">
      <w:pPr>
        <w:pStyle w:val="Heading2"/>
      </w:pPr>
      <w:bookmarkStart w:id="59" w:name="_Toc78968031"/>
      <w:r>
        <w:t>4.</w:t>
      </w:r>
      <w:r w:rsidR="0097102C">
        <w:t>5</w:t>
      </w:r>
      <w:r>
        <w:tab/>
      </w:r>
      <w:r w:rsidR="00B104EF">
        <w:t>DC</w:t>
      </w:r>
      <w:r w:rsidR="00984EB0">
        <w:t>-</w:t>
      </w:r>
      <w:r w:rsidR="00B104EF">
        <w:t>AF</w:t>
      </w:r>
      <w:r w:rsidR="00984EB0">
        <w:t xml:space="preserve"> Registration</w:t>
      </w:r>
      <w:r w:rsidR="00B104EF">
        <w:t xml:space="preserve"> </w:t>
      </w:r>
      <w:r w:rsidR="00984EB0">
        <w:t>with</w:t>
      </w:r>
      <w:r w:rsidR="005F082E">
        <w:t xml:space="preserve"> NRF</w:t>
      </w:r>
      <w:bookmarkEnd w:id="59"/>
    </w:p>
    <w:p w14:paraId="2B21367A" w14:textId="3BD98ABD" w:rsidR="00812CC9" w:rsidRDefault="00812CC9" w:rsidP="00812CC9">
      <w:r>
        <w:t xml:space="preserve">This clause specifies </w:t>
      </w:r>
      <w:r w:rsidR="00725B33">
        <w:t xml:space="preserve">the use of the </w:t>
      </w:r>
      <w:proofErr w:type="spellStart"/>
      <w:r w:rsidR="007F432A" w:rsidRPr="00F35246">
        <w:rPr>
          <w:rStyle w:val="Code"/>
        </w:rPr>
        <w:t>Nnrf_NFManagement</w:t>
      </w:r>
      <w:proofErr w:type="spellEnd"/>
      <w:r w:rsidR="007F432A">
        <w:t xml:space="preserve"> service </w:t>
      </w:r>
      <w:r w:rsidR="00946FD0">
        <w:t xml:space="preserve">API as defined in TS 29.510 </w:t>
      </w:r>
      <w:r w:rsidR="00725B33">
        <w:t>[</w:t>
      </w:r>
      <w:r w:rsidR="00A002E2">
        <w:t>7</w:t>
      </w:r>
      <w:r w:rsidR="00725B33">
        <w:t xml:space="preserve">] </w:t>
      </w:r>
      <w:r w:rsidR="00CB14E4">
        <w:t>and invoked by</w:t>
      </w:r>
      <w:r>
        <w:t xml:space="preserve"> the D</w:t>
      </w:r>
      <w:r w:rsidR="00984EB0">
        <w:t xml:space="preserve">ata Collection </w:t>
      </w:r>
      <w:r>
        <w:t>AF</w:t>
      </w:r>
      <w:r w:rsidR="00725B33">
        <w:t xml:space="preserve"> </w:t>
      </w:r>
      <w:r>
        <w:t>registers its profile to the NRF</w:t>
      </w:r>
      <w:r w:rsidR="009212B8">
        <w:t xml:space="preserve"> in order to </w:t>
      </w:r>
      <w:r>
        <w:t>enable the discovery of the DC</w:t>
      </w:r>
      <w:r w:rsidR="009212B8">
        <w:t>-</w:t>
      </w:r>
      <w:r>
        <w:t>AF by consumer entities</w:t>
      </w:r>
      <w:r w:rsidR="00160FB8">
        <w:t>.</w:t>
      </w:r>
    </w:p>
    <w:p w14:paraId="4D86FCBA" w14:textId="2DE293E0" w:rsidR="004C1BF8" w:rsidRDefault="004C1BF8" w:rsidP="004C1BF8">
      <w:pPr>
        <w:pStyle w:val="Heading1"/>
      </w:pPr>
      <w:bookmarkStart w:id="60" w:name="_Toc78968032"/>
      <w:r>
        <w:t>5</w:t>
      </w:r>
      <w:r>
        <w:tab/>
        <w:t>UE-to-</w:t>
      </w:r>
      <w:r w:rsidR="00E66162">
        <w:t>N</w:t>
      </w:r>
      <w:r>
        <w:t xml:space="preserve">etwork </w:t>
      </w:r>
      <w:r w:rsidR="00160FB8">
        <w:t>API</w:t>
      </w:r>
      <w:r w:rsidR="006C6F6C">
        <w:t>s</w:t>
      </w:r>
      <w:bookmarkEnd w:id="60"/>
    </w:p>
    <w:p w14:paraId="333EF800" w14:textId="41C8AD3A" w:rsidR="00160FB8" w:rsidRDefault="00160FB8" w:rsidP="00160FB8">
      <w:pPr>
        <w:pStyle w:val="Heading2"/>
      </w:pPr>
      <w:bookmarkStart w:id="61" w:name="_Toc78968033"/>
      <w:r>
        <w:t>5.1</w:t>
      </w:r>
      <w:r>
        <w:tab/>
      </w:r>
      <w:r w:rsidR="009D5CB7">
        <w:t>General</w:t>
      </w:r>
      <w:bookmarkEnd w:id="61"/>
    </w:p>
    <w:p w14:paraId="4AAA7345" w14:textId="03DB7874" w:rsidR="009D5CB7" w:rsidRPr="009D5CB7" w:rsidRDefault="009D5CB7" w:rsidP="009D5CB7">
      <w:r>
        <w:t>This clause specif</w:t>
      </w:r>
      <w:r w:rsidR="006B5765">
        <w:t>ies</w:t>
      </w:r>
      <w:r>
        <w:t xml:space="preserve"> the APIs used between </w:t>
      </w:r>
      <w:r>
        <w:t xml:space="preserve">the UE and </w:t>
      </w:r>
      <w:r w:rsidR="00FE1B9E">
        <w:t>Network Functions</w:t>
      </w:r>
      <w:r>
        <w:t xml:space="preserve"> </w:t>
      </w:r>
      <w:r w:rsidR="00173ED6">
        <w:t xml:space="preserve">in support of </w:t>
      </w:r>
      <w:r w:rsidR="00972EF2">
        <w:t>provisioning</w:t>
      </w:r>
      <w:r>
        <w:t xml:space="preserve"> </w:t>
      </w:r>
      <w:r w:rsidR="00972EF2">
        <w:t xml:space="preserve">a </w:t>
      </w:r>
      <w:r>
        <w:t>data collection and reporting</w:t>
      </w:r>
      <w:r w:rsidR="00972EF2">
        <w:t xml:space="preserve"> configuration </w:t>
      </w:r>
      <w:r w:rsidR="00023225">
        <w:t>i</w:t>
      </w:r>
      <w:r w:rsidR="006B6B51">
        <w:t xml:space="preserve">n the </w:t>
      </w:r>
      <w:r w:rsidR="00556909">
        <w:t xml:space="preserve">UE’s </w:t>
      </w:r>
      <w:r w:rsidR="006B6B51">
        <w:t>Data Collection Clien</w:t>
      </w:r>
      <w:r w:rsidR="00556909">
        <w:t>t</w:t>
      </w:r>
      <w:r w:rsidR="00412E4F">
        <w:t>, also referred to as the Direct Data Collection Client</w:t>
      </w:r>
      <w:r w:rsidR="006B6B51">
        <w:t>, and subsequent reporting o</w:t>
      </w:r>
      <w:r w:rsidR="00412E4F">
        <w:t xml:space="preserve">f the collected UE data by the </w:t>
      </w:r>
      <w:r w:rsidR="00556909">
        <w:t xml:space="preserve">Direct </w:t>
      </w:r>
      <w:r w:rsidR="00412E4F">
        <w:t xml:space="preserve">DC-Client to the </w:t>
      </w:r>
      <w:r w:rsidR="00556909">
        <w:t>DC-AF.</w:t>
      </w:r>
    </w:p>
    <w:p w14:paraId="4A1EEBB6" w14:textId="031C071C" w:rsidR="00D964EA" w:rsidRDefault="00D964EA" w:rsidP="00D964EA">
      <w:pPr>
        <w:pStyle w:val="Heading2"/>
      </w:pPr>
      <w:bookmarkStart w:id="62" w:name="_Toc78968034"/>
      <w:r>
        <w:lastRenderedPageBreak/>
        <w:t>5.</w:t>
      </w:r>
      <w:r w:rsidR="00F638ED">
        <w:t>2</w:t>
      </w:r>
      <w:r>
        <w:tab/>
      </w:r>
      <w:r w:rsidR="00A636ED">
        <w:t>Data</w:t>
      </w:r>
      <w:r>
        <w:t xml:space="preserve"> collection and reporting configuration</w:t>
      </w:r>
      <w:bookmarkEnd w:id="62"/>
    </w:p>
    <w:p w14:paraId="65496DB9" w14:textId="2855DD04" w:rsidR="007D6D45" w:rsidRPr="007D6D45" w:rsidRDefault="007D6D45" w:rsidP="007D6D45">
      <w:pPr>
        <w:pStyle w:val="Heading3"/>
      </w:pPr>
      <w:bookmarkStart w:id="63" w:name="_Toc78968035"/>
      <w:r>
        <w:t>5.2.1</w:t>
      </w:r>
      <w:r>
        <w:tab/>
        <w:t>Overview</w:t>
      </w:r>
      <w:bookmarkEnd w:id="63"/>
    </w:p>
    <w:p w14:paraId="1F458D32" w14:textId="575CEC73" w:rsidR="00D964EA" w:rsidRDefault="00ED0EE9" w:rsidP="00D964EA">
      <w:r>
        <w:t xml:space="preserve">This clause specifies the </w:t>
      </w:r>
      <w:r w:rsidR="007E784D">
        <w:t>configuration</w:t>
      </w:r>
      <w:r w:rsidR="00F638ED">
        <w:t xml:space="preserve"> API used by a</w:t>
      </w:r>
      <w:r w:rsidR="00E950B7">
        <w:t xml:space="preserve"> Direct </w:t>
      </w:r>
      <w:r w:rsidR="007E784D">
        <w:t xml:space="preserve">Data Collection Client to obtains </w:t>
      </w:r>
      <w:r w:rsidR="002F3D7F">
        <w:t>a</w:t>
      </w:r>
      <w:r w:rsidR="007E784D">
        <w:t xml:space="preserve"> </w:t>
      </w:r>
      <w:r w:rsidR="006C03FA">
        <w:t xml:space="preserve">data collection and reporting </w:t>
      </w:r>
      <w:r w:rsidR="006C03FA" w:rsidRPr="00C44458">
        <w:t>configuration from the Data Collection</w:t>
      </w:r>
      <w:r w:rsidR="00F60F0B">
        <w:t xml:space="preserve"> AF.</w:t>
      </w:r>
    </w:p>
    <w:p w14:paraId="224700F2" w14:textId="5BEAFDA4" w:rsidR="007D6D45" w:rsidRDefault="007D6D45" w:rsidP="007D6D45">
      <w:pPr>
        <w:pStyle w:val="Heading3"/>
      </w:pPr>
      <w:bookmarkStart w:id="64" w:name="_Toc78968036"/>
      <w:r>
        <w:t>5</w:t>
      </w:r>
      <w:r>
        <w:t>.2.2</w:t>
      </w:r>
      <w:r>
        <w:tab/>
        <w:t>Resource structure</w:t>
      </w:r>
      <w:bookmarkEnd w:id="64"/>
    </w:p>
    <w:p w14:paraId="3B526CDD" w14:textId="4A79BFC6" w:rsidR="007D6D45" w:rsidRDefault="007D6D45" w:rsidP="007D6D45">
      <w:pPr>
        <w:pStyle w:val="Heading3"/>
      </w:pPr>
      <w:bookmarkStart w:id="65" w:name="_Toc78968037"/>
      <w:r>
        <w:t>5</w:t>
      </w:r>
      <w:r>
        <w:t>.2.3</w:t>
      </w:r>
      <w:r>
        <w:tab/>
        <w:t>Data Model</w:t>
      </w:r>
      <w:bookmarkEnd w:id="65"/>
    </w:p>
    <w:p w14:paraId="55307866" w14:textId="62C1015C" w:rsidR="00162E80" w:rsidRDefault="00FD3141" w:rsidP="000060BD">
      <w:pPr>
        <w:pStyle w:val="Heading2"/>
      </w:pPr>
      <w:bookmarkStart w:id="66" w:name="_Toc78968038"/>
      <w:r>
        <w:t>5.</w:t>
      </w:r>
      <w:r w:rsidR="007D6D45">
        <w:t>3</w:t>
      </w:r>
      <w:r>
        <w:tab/>
        <w:t xml:space="preserve">Direct </w:t>
      </w:r>
      <w:r w:rsidR="00ED497A">
        <w:t>data reporting</w:t>
      </w:r>
      <w:bookmarkEnd w:id="66"/>
    </w:p>
    <w:p w14:paraId="215DFEEA" w14:textId="34FEF05B" w:rsidR="007D6D45" w:rsidRPr="007D6D45" w:rsidRDefault="007D6D45" w:rsidP="007D6D45">
      <w:pPr>
        <w:pStyle w:val="Heading3"/>
      </w:pPr>
      <w:bookmarkStart w:id="67" w:name="_Toc78968039"/>
      <w:r>
        <w:t>5.3.1</w:t>
      </w:r>
      <w:r>
        <w:tab/>
      </w:r>
      <w:r w:rsidR="00A93060">
        <w:t>Overview</w:t>
      </w:r>
      <w:bookmarkEnd w:id="67"/>
    </w:p>
    <w:p w14:paraId="66C84FF3" w14:textId="20E33D0A" w:rsidR="00A702FF" w:rsidRDefault="00A702FF" w:rsidP="00D7018C">
      <w:r>
        <w:t xml:space="preserve">This clause specifies the </w:t>
      </w:r>
      <w:r w:rsidR="00A93060">
        <w:t xml:space="preserve">reporting API </w:t>
      </w:r>
      <w:r w:rsidR="00DD229E">
        <w:t xml:space="preserve">used by the Direct Data Collection Client to report </w:t>
      </w:r>
      <w:r w:rsidR="002C1AB8">
        <w:t>UE data that it has collected to the DC-AF</w:t>
      </w:r>
      <w:r w:rsidR="00D77F4E">
        <w:t>.</w:t>
      </w:r>
    </w:p>
    <w:p w14:paraId="7C5D83CF" w14:textId="7B1780F8" w:rsidR="002C1AB8" w:rsidRDefault="002C1AB8" w:rsidP="002C1AB8">
      <w:pPr>
        <w:pStyle w:val="Heading3"/>
      </w:pPr>
      <w:bookmarkStart w:id="68" w:name="_Toc78968040"/>
      <w:r>
        <w:t>5.</w:t>
      </w:r>
      <w:r>
        <w:t>3</w:t>
      </w:r>
      <w:r>
        <w:t>.2</w:t>
      </w:r>
      <w:r>
        <w:tab/>
        <w:t>Resource structure</w:t>
      </w:r>
      <w:bookmarkEnd w:id="68"/>
    </w:p>
    <w:p w14:paraId="48A96DDE" w14:textId="05ACA5DD" w:rsidR="002C1AB8" w:rsidRDefault="002C1AB8" w:rsidP="002C1AB8">
      <w:pPr>
        <w:pStyle w:val="Heading3"/>
      </w:pPr>
      <w:bookmarkStart w:id="69" w:name="_Toc78968041"/>
      <w:r>
        <w:t>5.</w:t>
      </w:r>
      <w:r>
        <w:t>3</w:t>
      </w:r>
      <w:r>
        <w:t>.3</w:t>
      </w:r>
      <w:r>
        <w:tab/>
        <w:t>Data Model</w:t>
      </w:r>
      <w:bookmarkEnd w:id="69"/>
    </w:p>
    <w:p w14:paraId="28E5189F" w14:textId="43B5F927" w:rsidR="00D101EF" w:rsidRDefault="00D101EF" w:rsidP="00D101EF">
      <w:pPr>
        <w:pStyle w:val="Heading1"/>
      </w:pPr>
      <w:bookmarkStart w:id="70" w:name="_Toc78968042"/>
      <w:r>
        <w:t>6</w:t>
      </w:r>
      <w:r w:rsidRPr="004D3578">
        <w:tab/>
      </w:r>
      <w:r w:rsidR="00210F3C">
        <w:t xml:space="preserve">UE-internal </w:t>
      </w:r>
      <w:r w:rsidR="002C1AB8">
        <w:t>APIs</w:t>
      </w:r>
      <w:bookmarkEnd w:id="70"/>
    </w:p>
    <w:p w14:paraId="7FEA4B24" w14:textId="161B3D3D" w:rsidR="002C1AB8" w:rsidRPr="002C1AB8" w:rsidRDefault="00C76334" w:rsidP="002C1AB8">
      <w:pPr>
        <w:pStyle w:val="Heading2"/>
      </w:pPr>
      <w:bookmarkStart w:id="71" w:name="_Toc78968043"/>
      <w:r>
        <w:t>6.1</w:t>
      </w:r>
      <w:r>
        <w:tab/>
        <w:t>General</w:t>
      </w:r>
      <w:bookmarkEnd w:id="71"/>
    </w:p>
    <w:p w14:paraId="7ECEEF06" w14:textId="3F714824" w:rsidR="00BD1DE5" w:rsidRDefault="00BD1DE5" w:rsidP="00BD1DE5">
      <w:r>
        <w:t xml:space="preserve">This clause specifies the </w:t>
      </w:r>
      <w:r w:rsidR="006B5765">
        <w:t xml:space="preserve">APIs used </w:t>
      </w:r>
      <w:r w:rsidR="00037236">
        <w:t xml:space="preserve">by </w:t>
      </w:r>
      <w:r w:rsidR="00B9228E">
        <w:t>i</w:t>
      </w:r>
      <w:r>
        <w:t>nternal</w:t>
      </w:r>
      <w:r w:rsidR="00B9228E">
        <w:t xml:space="preserve"> UE </w:t>
      </w:r>
      <w:r w:rsidR="00037236">
        <w:t xml:space="preserve">entities, namely </w:t>
      </w:r>
      <w:r w:rsidR="004E2A31">
        <w:t>a UE Application and the associated Direct Data Collection Client</w:t>
      </w:r>
      <w:r w:rsidR="007B6C97">
        <w:t>, in support of</w:t>
      </w:r>
      <w:r>
        <w:t xml:space="preserve"> UE data collection </w:t>
      </w:r>
      <w:r w:rsidR="007B6C97">
        <w:t xml:space="preserve">by the Direct DC[-Client </w:t>
      </w:r>
      <w:r>
        <w:t xml:space="preserve">for subsequent reporting to the </w:t>
      </w:r>
      <w:r w:rsidR="00910392">
        <w:t>DC</w:t>
      </w:r>
      <w:r w:rsidR="007B6C97">
        <w:t>-</w:t>
      </w:r>
      <w:r>
        <w:t>AF.</w:t>
      </w:r>
    </w:p>
    <w:p w14:paraId="5DC98B26" w14:textId="1BC8167E" w:rsidR="00D20FBB" w:rsidRDefault="00D20FBB" w:rsidP="00D20FBB">
      <w:pPr>
        <w:pStyle w:val="Heading3"/>
      </w:pPr>
      <w:bookmarkStart w:id="72" w:name="_Toc78968044"/>
      <w:r>
        <w:t>6.1.1</w:t>
      </w:r>
      <w:r>
        <w:tab/>
        <w:t>Resource structure</w:t>
      </w:r>
      <w:bookmarkEnd w:id="72"/>
    </w:p>
    <w:p w14:paraId="61BEF66A" w14:textId="17DF6BFB" w:rsidR="00D20FBB" w:rsidRPr="00B13D00" w:rsidRDefault="00D20FBB" w:rsidP="00D20FBB">
      <w:pPr>
        <w:pStyle w:val="Heading3"/>
      </w:pPr>
      <w:bookmarkStart w:id="73" w:name="_Toc78968045"/>
      <w:r>
        <w:t>6.1.2</w:t>
      </w:r>
      <w:r>
        <w:tab/>
        <w:t>Data Model</w:t>
      </w:r>
      <w:bookmarkEnd w:id="73"/>
    </w:p>
    <w:p w14:paraId="09F6D741" w14:textId="62D5D315" w:rsidR="003F4C3E" w:rsidRDefault="00AA2728" w:rsidP="003F4C3E">
      <w:pPr>
        <w:pStyle w:val="Heading1"/>
      </w:pPr>
      <w:bookmarkStart w:id="74" w:name="_Toc78968046"/>
      <w:r>
        <w:t>7</w:t>
      </w:r>
      <w:r w:rsidR="003F4C3E" w:rsidRPr="004D3578">
        <w:tab/>
      </w:r>
      <w:r w:rsidR="00DF5325">
        <w:t>Security</w:t>
      </w:r>
      <w:r w:rsidR="009C4AE8">
        <w:t xml:space="preserve"> and </w:t>
      </w:r>
      <w:r w:rsidR="007B6C97">
        <w:t>A</w:t>
      </w:r>
      <w:r w:rsidR="009C4AE8">
        <w:t xml:space="preserve">ccess </w:t>
      </w:r>
      <w:r w:rsidR="007B6C97">
        <w:t>C</w:t>
      </w:r>
      <w:r w:rsidR="009C4AE8">
        <w:t>ontrol</w:t>
      </w:r>
      <w:bookmarkEnd w:id="74"/>
    </w:p>
    <w:p w14:paraId="3DC25146" w14:textId="231BF772" w:rsidR="00435ADD" w:rsidRPr="00435ADD" w:rsidRDefault="003F4C3E" w:rsidP="00435ADD">
      <w:r>
        <w:t xml:space="preserve">This clause specifies the </w:t>
      </w:r>
      <w:r w:rsidR="00D3059F">
        <w:t xml:space="preserve">security </w:t>
      </w:r>
      <w:r w:rsidR="00406CFF">
        <w:t>functionality associated with UE data collection, reporting and exposure.</w:t>
      </w:r>
    </w:p>
    <w:p w14:paraId="51CC3282" w14:textId="77777777" w:rsidR="00D101EF" w:rsidRPr="00BD31E9" w:rsidRDefault="00B123F6" w:rsidP="00B123F6">
      <w:pPr>
        <w:pStyle w:val="EditorsNote"/>
        <w:spacing w:after="0"/>
        <w:ind w:left="0" w:firstLine="0"/>
      </w:pPr>
      <w:r>
        <w:br w:type="page"/>
      </w:r>
    </w:p>
    <w:p w14:paraId="37796A3E" w14:textId="7A1F422D" w:rsidR="00080512" w:rsidRDefault="00080512" w:rsidP="00B123F6">
      <w:pPr>
        <w:pStyle w:val="Heading8"/>
        <w:spacing w:before="0"/>
      </w:pPr>
      <w:bookmarkStart w:id="75" w:name="_Toc78968047"/>
      <w:r w:rsidRPr="004D3578">
        <w:t>Annex &lt;A&gt; (normative):</w:t>
      </w:r>
      <w:r w:rsidRPr="004D3578">
        <w:br/>
      </w:r>
      <w:r w:rsidR="00276E16">
        <w:t xml:space="preserve">OpenAPI representation </w:t>
      </w:r>
      <w:r w:rsidR="00A91D42">
        <w:t xml:space="preserve">of </w:t>
      </w:r>
      <w:r w:rsidR="00951283">
        <w:t xml:space="preserve">REST </w:t>
      </w:r>
      <w:r w:rsidR="00A91D42">
        <w:t xml:space="preserve">APIs for </w:t>
      </w:r>
      <w:r w:rsidR="00951283">
        <w:t>data collection and reportin</w:t>
      </w:r>
      <w:r w:rsidR="00A91D42">
        <w:t>g</w:t>
      </w:r>
      <w:bookmarkEnd w:id="75"/>
    </w:p>
    <w:p w14:paraId="0BDDC068" w14:textId="6FD26B60" w:rsidR="00F5362E" w:rsidRDefault="001B2EB9" w:rsidP="00F5362E">
      <w:pPr>
        <w:pStyle w:val="Heading1"/>
      </w:pPr>
      <w:bookmarkStart w:id="76" w:name="_Toc28013568"/>
      <w:bookmarkStart w:id="77" w:name="_Toc36040406"/>
      <w:bookmarkStart w:id="78" w:name="_Toc68899741"/>
      <w:bookmarkStart w:id="79" w:name="_Toc71214492"/>
      <w:bookmarkStart w:id="80" w:name="_Toc71722166"/>
      <w:bookmarkStart w:id="81" w:name="_Toc74859218"/>
      <w:bookmarkStart w:id="82" w:name="_Toc74917347"/>
      <w:bookmarkStart w:id="83" w:name="_Toc78968048"/>
      <w:r>
        <w:t>A</w:t>
      </w:r>
      <w:r w:rsidR="00F5362E">
        <w:t>.1</w:t>
      </w:r>
      <w:r w:rsidR="00F5362E">
        <w:tab/>
        <w:t>General</w:t>
      </w:r>
      <w:bookmarkEnd w:id="76"/>
      <w:bookmarkEnd w:id="77"/>
      <w:bookmarkEnd w:id="78"/>
      <w:bookmarkEnd w:id="79"/>
      <w:bookmarkEnd w:id="80"/>
      <w:bookmarkEnd w:id="81"/>
      <w:bookmarkEnd w:id="82"/>
      <w:bookmarkEnd w:id="83"/>
    </w:p>
    <w:p w14:paraId="2F8D333A" w14:textId="03DB7874" w:rsidR="00600B4A" w:rsidRDefault="00600B4A" w:rsidP="00600B4A">
      <w:pPr>
        <w:rPr>
          <w:noProof/>
        </w:rPr>
      </w:pPr>
      <w:r>
        <w:rPr>
          <w:noProof/>
        </w:rPr>
        <w:t>This annex is based on the OpenAPI 3.0.0 specification [</w:t>
      </w:r>
      <w:r w:rsidR="00563649">
        <w:rPr>
          <w:noProof/>
        </w:rPr>
        <w:t>8</w:t>
      </w:r>
      <w:r>
        <w:rPr>
          <w:noProof/>
        </w:rPr>
        <w:t>] and provides corresponding representations of all APIs defined in the present document.</w:t>
      </w:r>
    </w:p>
    <w:p w14:paraId="56F3138F" w14:textId="77777777" w:rsidR="00600B4A" w:rsidRDefault="00600B4A" w:rsidP="00600B4A">
      <w:pPr>
        <w:pStyle w:val="NO"/>
        <w:rPr>
          <w:noProof/>
        </w:rPr>
      </w:pPr>
      <w:r>
        <w:rPr>
          <w:noProof/>
        </w:rPr>
        <w:t>NOTE 1:</w:t>
      </w:r>
      <w:r>
        <w:rPr>
          <w:noProof/>
        </w:rPr>
        <w:tab/>
        <w:t>An OpenAPIs representation embeds JSON Schema representations of HTTP message bodies.</w:t>
      </w:r>
    </w:p>
    <w:p w14:paraId="46422679" w14:textId="77777777" w:rsidR="00600B4A" w:rsidRDefault="00600B4A" w:rsidP="00600B4A">
      <w:r>
        <w:t>This Annex shall take precedence when being discrepant to other parts of the present document with respect to the encoding of information elements and methods within the API(s).</w:t>
      </w:r>
    </w:p>
    <w:p w14:paraId="665DAB86" w14:textId="5901D591" w:rsidR="006B30D0" w:rsidRPr="007429F6" w:rsidRDefault="00600B4A" w:rsidP="00600B4A">
      <w:r>
        <w:t>NOTE 2:</w:t>
      </w:r>
      <w:r>
        <w:tab/>
        <w:t>The semantics and procedures, as well as conditions, e.g. for the applicability and allowed combinations of attributes or values, not expressed in the OpenAPI definitions but defined in other parts of the specification also apply</w:t>
      </w:r>
      <w:r w:rsidR="00396585">
        <w:t>.</w:t>
      </w:r>
    </w:p>
    <w:p w14:paraId="328A3262" w14:textId="77777777" w:rsidR="00080512" w:rsidRPr="004D3578" w:rsidRDefault="007429F6">
      <w:pPr>
        <w:pStyle w:val="Heading8"/>
      </w:pPr>
      <w:r>
        <w:br w:type="page"/>
      </w:r>
      <w:bookmarkStart w:id="84" w:name="_Toc78968049"/>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84"/>
    </w:p>
    <w:p w14:paraId="7ABBB95B" w14:textId="45300B39" w:rsidR="006B30D0" w:rsidRDefault="006B30D0" w:rsidP="006B30D0">
      <w:pPr>
        <w:pStyle w:val="Guidance"/>
      </w:pPr>
      <w:r>
        <w:t>Informative annexes may appear in both Technical Specifications and Technical Reports. Use style "Heading 8" for use in TSs.</w:t>
      </w:r>
    </w:p>
    <w:p w14:paraId="0EC2DD82" w14:textId="77777777" w:rsidR="002675F0" w:rsidRPr="004D3578" w:rsidRDefault="002675F0" w:rsidP="002675F0">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14:paraId="64B88B08" w14:textId="77777777" w:rsidR="00080512" w:rsidRPr="004D3578" w:rsidRDefault="00080512">
      <w:pPr>
        <w:pStyle w:val="Heading1"/>
      </w:pPr>
      <w:bookmarkStart w:id="85" w:name="_Toc78968050"/>
      <w:r w:rsidRPr="004D3578">
        <w:t>B.1</w:t>
      </w:r>
      <w:r w:rsidRPr="004D3578">
        <w:tab/>
        <w:t>Heading levels in an annex</w:t>
      </w:r>
      <w:bookmarkEnd w:id="85"/>
    </w:p>
    <w:p w14:paraId="16BAA4B3" w14:textId="77777777" w:rsidR="00080512" w:rsidRDefault="00080512">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14:paraId="06FAD520" w14:textId="02AD4884" w:rsidR="00054A22" w:rsidRPr="00235394" w:rsidRDefault="006B30D0" w:rsidP="001464D2">
      <w:pPr>
        <w:pStyle w:val="Heading9"/>
      </w:pPr>
      <w:r>
        <w:br w:type="page"/>
      </w:r>
      <w:bookmarkStart w:id="86" w:name="_Toc78968051"/>
      <w:r w:rsidR="00080512" w:rsidRPr="004D3578">
        <w:lastRenderedPageBreak/>
        <w:t>Annex &lt;X&gt; (informative):</w:t>
      </w:r>
      <w:r w:rsidR="00080512" w:rsidRPr="004D3578">
        <w:br/>
        <w:t>Change history</w:t>
      </w:r>
      <w:bookmarkStart w:id="87" w:name="historyclause"/>
      <w:bookmarkEnd w:id="87"/>
      <w:bookmarkEnd w:id="8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B123F6">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10" w:type="dxa"/>
            <w:shd w:val="pct10" w:color="auto" w:fill="FFFFFF"/>
          </w:tcPr>
          <w:p w14:paraId="215F01FE" w14:textId="77777777" w:rsidR="003C3971" w:rsidRPr="00235394" w:rsidRDefault="00DF2B1F" w:rsidP="00C72833">
            <w:pPr>
              <w:pStyle w:val="TAL"/>
              <w:rPr>
                <w:b/>
                <w:sz w:val="16"/>
              </w:rPr>
            </w:pPr>
            <w:r>
              <w:rPr>
                <w:b/>
                <w:sz w:val="16"/>
              </w:rPr>
              <w:t>Meeting</w:t>
            </w:r>
          </w:p>
        </w:tc>
        <w:tc>
          <w:tcPr>
            <w:tcW w:w="98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5E3F34" w:rsidRPr="006B0D02" w14:paraId="7AE2D8EC" w14:textId="77777777" w:rsidTr="00B123F6">
        <w:tc>
          <w:tcPr>
            <w:tcW w:w="800" w:type="dxa"/>
            <w:shd w:val="solid" w:color="FFFFFF" w:fill="auto"/>
          </w:tcPr>
          <w:p w14:paraId="433EA83C" w14:textId="60D3DD6A" w:rsidR="005E3F34" w:rsidRPr="006B0D02" w:rsidRDefault="005E3F34" w:rsidP="005E3F34">
            <w:pPr>
              <w:pStyle w:val="TAC"/>
              <w:rPr>
                <w:sz w:val="16"/>
                <w:szCs w:val="16"/>
              </w:rPr>
            </w:pPr>
          </w:p>
        </w:tc>
        <w:tc>
          <w:tcPr>
            <w:tcW w:w="910" w:type="dxa"/>
            <w:shd w:val="solid" w:color="FFFFFF" w:fill="auto"/>
          </w:tcPr>
          <w:p w14:paraId="55C8CC01" w14:textId="03DCCBEA" w:rsidR="005E3F34" w:rsidRPr="006B0D02" w:rsidRDefault="005E3F34" w:rsidP="005E3F34">
            <w:pPr>
              <w:pStyle w:val="TAC"/>
              <w:rPr>
                <w:sz w:val="16"/>
                <w:szCs w:val="16"/>
              </w:rPr>
            </w:pPr>
          </w:p>
        </w:tc>
        <w:tc>
          <w:tcPr>
            <w:tcW w:w="984" w:type="dxa"/>
            <w:shd w:val="solid" w:color="FFFFFF" w:fill="auto"/>
          </w:tcPr>
          <w:p w14:paraId="134723C6" w14:textId="77777777" w:rsidR="005E3F34" w:rsidRPr="006B0D02" w:rsidRDefault="005E3F34" w:rsidP="005E3F34">
            <w:pPr>
              <w:pStyle w:val="TAC"/>
              <w:rPr>
                <w:sz w:val="16"/>
                <w:szCs w:val="16"/>
              </w:rPr>
            </w:pPr>
          </w:p>
        </w:tc>
        <w:tc>
          <w:tcPr>
            <w:tcW w:w="425" w:type="dxa"/>
            <w:shd w:val="solid" w:color="FFFFFF" w:fill="auto"/>
          </w:tcPr>
          <w:p w14:paraId="2B341B81" w14:textId="77777777" w:rsidR="005E3F34" w:rsidRPr="006B0D02" w:rsidRDefault="005E3F34" w:rsidP="005E3F34">
            <w:pPr>
              <w:pStyle w:val="TAL"/>
              <w:rPr>
                <w:sz w:val="16"/>
                <w:szCs w:val="16"/>
              </w:rPr>
            </w:pPr>
          </w:p>
        </w:tc>
        <w:tc>
          <w:tcPr>
            <w:tcW w:w="425" w:type="dxa"/>
            <w:shd w:val="solid" w:color="FFFFFF" w:fill="auto"/>
          </w:tcPr>
          <w:p w14:paraId="090FDCAA" w14:textId="77777777" w:rsidR="005E3F34" w:rsidRPr="006B0D02" w:rsidRDefault="005E3F34" w:rsidP="005E3F34">
            <w:pPr>
              <w:pStyle w:val="TAR"/>
              <w:rPr>
                <w:sz w:val="16"/>
                <w:szCs w:val="16"/>
              </w:rPr>
            </w:pPr>
          </w:p>
        </w:tc>
        <w:tc>
          <w:tcPr>
            <w:tcW w:w="425" w:type="dxa"/>
            <w:shd w:val="solid" w:color="FFFFFF" w:fill="auto"/>
          </w:tcPr>
          <w:p w14:paraId="40910D18" w14:textId="77777777" w:rsidR="005E3F34" w:rsidRPr="006B0D02" w:rsidRDefault="005E3F34" w:rsidP="005E3F34">
            <w:pPr>
              <w:pStyle w:val="TAC"/>
              <w:rPr>
                <w:sz w:val="16"/>
                <w:szCs w:val="16"/>
              </w:rPr>
            </w:pPr>
          </w:p>
        </w:tc>
        <w:tc>
          <w:tcPr>
            <w:tcW w:w="4962" w:type="dxa"/>
            <w:shd w:val="solid" w:color="FFFFFF" w:fill="auto"/>
          </w:tcPr>
          <w:p w14:paraId="17B0396C" w14:textId="00FB38EF" w:rsidR="005E3F34" w:rsidRPr="006B0D02" w:rsidRDefault="005E3F34" w:rsidP="005E3F34">
            <w:pPr>
              <w:pStyle w:val="TAL"/>
              <w:rPr>
                <w:sz w:val="16"/>
                <w:szCs w:val="16"/>
              </w:rPr>
            </w:pPr>
          </w:p>
        </w:tc>
        <w:tc>
          <w:tcPr>
            <w:tcW w:w="708" w:type="dxa"/>
            <w:shd w:val="solid" w:color="FFFFFF" w:fill="auto"/>
          </w:tcPr>
          <w:p w14:paraId="5E97A6B2" w14:textId="1CE898CD" w:rsidR="005E3F34" w:rsidRPr="007D6048" w:rsidRDefault="005E3F34" w:rsidP="005E3F34">
            <w:pPr>
              <w:pStyle w:val="TAC"/>
              <w:rPr>
                <w:sz w:val="16"/>
                <w:szCs w:val="16"/>
              </w:rPr>
            </w:pPr>
          </w:p>
        </w:tc>
      </w:tr>
    </w:tbl>
    <w:p w14:paraId="6AE5F0B0" w14:textId="561A334F" w:rsidR="00080512" w:rsidRPr="008F7ED8" w:rsidRDefault="00080512" w:rsidP="003F29A8">
      <w:pPr>
        <w:pStyle w:val="Guidance"/>
        <w:rPr>
          <w:sz w:val="2"/>
        </w:rPr>
      </w:pPr>
    </w:p>
    <w:sectPr w:rsidR="00080512" w:rsidRPr="008F7ED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7AF54A" w14:textId="77777777" w:rsidR="00B04BE4" w:rsidRDefault="00B04BE4">
      <w:r>
        <w:separator/>
      </w:r>
    </w:p>
  </w:endnote>
  <w:endnote w:type="continuationSeparator" w:id="0">
    <w:p w14:paraId="6ED55B2F" w14:textId="77777777" w:rsidR="00B04BE4" w:rsidRDefault="00B04B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B417F3" w14:textId="77777777" w:rsidR="00B04BE4" w:rsidRDefault="00B04BE4">
      <w:r>
        <w:separator/>
      </w:r>
    </w:p>
  </w:footnote>
  <w:footnote w:type="continuationSeparator" w:id="0">
    <w:p w14:paraId="22C9DD9A" w14:textId="77777777" w:rsidR="00B04BE4" w:rsidRDefault="00B04B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18E58D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B1AC4">
      <w:rPr>
        <w:rFonts w:ascii="Arial" w:hAnsi="Arial" w:cs="Arial"/>
        <w:b/>
        <w:noProof/>
        <w:sz w:val="18"/>
        <w:szCs w:val="18"/>
      </w:rPr>
      <w:t>3GPP TS 26.532 V0.0.2 (2021-08)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F2B4C5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B1AC4">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DF7192A"/>
    <w:multiLevelType w:val="hybridMultilevel"/>
    <w:tmpl w:val="236A12AA"/>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3C5F3D06"/>
    <w:multiLevelType w:val="hybridMultilevel"/>
    <w:tmpl w:val="90A6CDB0"/>
    <w:lvl w:ilvl="0" w:tplc="04090017">
      <w:start w:val="1"/>
      <w:numFmt w:val="lowerLetter"/>
      <w:lvlText w:val="%1)"/>
      <w:lvlJc w:val="left"/>
      <w:pPr>
        <w:ind w:left="1212" w:hanging="360"/>
      </w:p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4" w15:restartNumberingAfterBreak="0">
    <w:nsid w:val="3F10068E"/>
    <w:multiLevelType w:val="hybridMultilevel"/>
    <w:tmpl w:val="3FBEC126"/>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D4A6EF8"/>
    <w:multiLevelType w:val="hybridMultilevel"/>
    <w:tmpl w:val="CA6AD3E4"/>
    <w:lvl w:ilvl="0" w:tplc="04090017">
      <w:start w:val="1"/>
      <w:numFmt w:val="lowerLetter"/>
      <w:lvlText w:val="%1)"/>
      <w:lvlJc w:val="left"/>
      <w:pPr>
        <w:ind w:left="1005" w:hanging="360"/>
      </w:p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7" w15:restartNumberingAfterBreak="0">
    <w:nsid w:val="7E8227E1"/>
    <w:multiLevelType w:val="hybridMultilevel"/>
    <w:tmpl w:val="072C76C8"/>
    <w:lvl w:ilvl="0" w:tplc="0C12501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4"/>
  </w:num>
  <w:num w:numId="7">
    <w:abstractNumId w:val="6"/>
  </w:num>
  <w:num w:numId="8">
    <w:abstractNumId w:val="2"/>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1A96"/>
    <w:rsid w:val="000024B7"/>
    <w:rsid w:val="00003F1A"/>
    <w:rsid w:val="00004ADD"/>
    <w:rsid w:val="000060BD"/>
    <w:rsid w:val="000104EF"/>
    <w:rsid w:val="00012D0A"/>
    <w:rsid w:val="000167BC"/>
    <w:rsid w:val="00021742"/>
    <w:rsid w:val="00022613"/>
    <w:rsid w:val="00023225"/>
    <w:rsid w:val="000309EB"/>
    <w:rsid w:val="00033397"/>
    <w:rsid w:val="00033C85"/>
    <w:rsid w:val="0003410C"/>
    <w:rsid w:val="00035DA9"/>
    <w:rsid w:val="0003669E"/>
    <w:rsid w:val="00037236"/>
    <w:rsid w:val="00037B61"/>
    <w:rsid w:val="00037D3F"/>
    <w:rsid w:val="00040095"/>
    <w:rsid w:val="00040F98"/>
    <w:rsid w:val="00042662"/>
    <w:rsid w:val="00042ACB"/>
    <w:rsid w:val="0004358E"/>
    <w:rsid w:val="000447BA"/>
    <w:rsid w:val="000455AB"/>
    <w:rsid w:val="000465FD"/>
    <w:rsid w:val="00050C13"/>
    <w:rsid w:val="00051834"/>
    <w:rsid w:val="00052682"/>
    <w:rsid w:val="00052825"/>
    <w:rsid w:val="0005316D"/>
    <w:rsid w:val="00054A22"/>
    <w:rsid w:val="00055569"/>
    <w:rsid w:val="00057D7B"/>
    <w:rsid w:val="00061000"/>
    <w:rsid w:val="00062023"/>
    <w:rsid w:val="000628FD"/>
    <w:rsid w:val="00063A1B"/>
    <w:rsid w:val="00064D61"/>
    <w:rsid w:val="000655A6"/>
    <w:rsid w:val="00067F61"/>
    <w:rsid w:val="0007043B"/>
    <w:rsid w:val="00070B2A"/>
    <w:rsid w:val="0007451C"/>
    <w:rsid w:val="00074C27"/>
    <w:rsid w:val="000803E4"/>
    <w:rsid w:val="00080512"/>
    <w:rsid w:val="00080D6E"/>
    <w:rsid w:val="00080FB3"/>
    <w:rsid w:val="00081748"/>
    <w:rsid w:val="00083B72"/>
    <w:rsid w:val="00086E46"/>
    <w:rsid w:val="00090BE8"/>
    <w:rsid w:val="00091E58"/>
    <w:rsid w:val="000944D4"/>
    <w:rsid w:val="00096922"/>
    <w:rsid w:val="000A7D06"/>
    <w:rsid w:val="000B04FE"/>
    <w:rsid w:val="000B1CA8"/>
    <w:rsid w:val="000B201A"/>
    <w:rsid w:val="000B320C"/>
    <w:rsid w:val="000B5018"/>
    <w:rsid w:val="000B5087"/>
    <w:rsid w:val="000C0724"/>
    <w:rsid w:val="000C455C"/>
    <w:rsid w:val="000C47C3"/>
    <w:rsid w:val="000D10B2"/>
    <w:rsid w:val="000D1466"/>
    <w:rsid w:val="000D2432"/>
    <w:rsid w:val="000D58AB"/>
    <w:rsid w:val="000D7232"/>
    <w:rsid w:val="000E5425"/>
    <w:rsid w:val="000E6898"/>
    <w:rsid w:val="000E71CC"/>
    <w:rsid w:val="000F687B"/>
    <w:rsid w:val="0010072F"/>
    <w:rsid w:val="00103ED2"/>
    <w:rsid w:val="00113A48"/>
    <w:rsid w:val="001148EF"/>
    <w:rsid w:val="0011494C"/>
    <w:rsid w:val="00115A84"/>
    <w:rsid w:val="001209B9"/>
    <w:rsid w:val="00122A69"/>
    <w:rsid w:val="00124BB4"/>
    <w:rsid w:val="00124C06"/>
    <w:rsid w:val="00127FFE"/>
    <w:rsid w:val="00133525"/>
    <w:rsid w:val="00134275"/>
    <w:rsid w:val="00137875"/>
    <w:rsid w:val="001378E6"/>
    <w:rsid w:val="001400ED"/>
    <w:rsid w:val="001422E9"/>
    <w:rsid w:val="0014513F"/>
    <w:rsid w:val="001464D2"/>
    <w:rsid w:val="001468CF"/>
    <w:rsid w:val="001478D8"/>
    <w:rsid w:val="0015066C"/>
    <w:rsid w:val="001558D9"/>
    <w:rsid w:val="00160FB8"/>
    <w:rsid w:val="00162E80"/>
    <w:rsid w:val="00164230"/>
    <w:rsid w:val="0016520F"/>
    <w:rsid w:val="00166AE8"/>
    <w:rsid w:val="00173BC6"/>
    <w:rsid w:val="00173ED6"/>
    <w:rsid w:val="00176313"/>
    <w:rsid w:val="00182ADC"/>
    <w:rsid w:val="001840B8"/>
    <w:rsid w:val="00192628"/>
    <w:rsid w:val="00196417"/>
    <w:rsid w:val="001A11DE"/>
    <w:rsid w:val="001A1363"/>
    <w:rsid w:val="001A40AC"/>
    <w:rsid w:val="001A4B34"/>
    <w:rsid w:val="001A4C42"/>
    <w:rsid w:val="001A515B"/>
    <w:rsid w:val="001A51A1"/>
    <w:rsid w:val="001A7420"/>
    <w:rsid w:val="001B04DC"/>
    <w:rsid w:val="001B0BA4"/>
    <w:rsid w:val="001B104B"/>
    <w:rsid w:val="001B2EB9"/>
    <w:rsid w:val="001B34EA"/>
    <w:rsid w:val="001B615F"/>
    <w:rsid w:val="001B6637"/>
    <w:rsid w:val="001C02A1"/>
    <w:rsid w:val="001C1AA6"/>
    <w:rsid w:val="001C21C3"/>
    <w:rsid w:val="001C38BE"/>
    <w:rsid w:val="001C4B61"/>
    <w:rsid w:val="001C4FB1"/>
    <w:rsid w:val="001D02C2"/>
    <w:rsid w:val="001D5BDB"/>
    <w:rsid w:val="001D6BB0"/>
    <w:rsid w:val="001E0256"/>
    <w:rsid w:val="001E2C4B"/>
    <w:rsid w:val="001F0C1D"/>
    <w:rsid w:val="001F1132"/>
    <w:rsid w:val="001F168B"/>
    <w:rsid w:val="00201C82"/>
    <w:rsid w:val="00210F3C"/>
    <w:rsid w:val="0021145A"/>
    <w:rsid w:val="0021236D"/>
    <w:rsid w:val="00214CD1"/>
    <w:rsid w:val="00221ACB"/>
    <w:rsid w:val="002223D8"/>
    <w:rsid w:val="00225738"/>
    <w:rsid w:val="0023029C"/>
    <w:rsid w:val="00230591"/>
    <w:rsid w:val="002347A2"/>
    <w:rsid w:val="00242906"/>
    <w:rsid w:val="0024461C"/>
    <w:rsid w:val="00246412"/>
    <w:rsid w:val="00250CE5"/>
    <w:rsid w:val="0026061B"/>
    <w:rsid w:val="0026314D"/>
    <w:rsid w:val="00263567"/>
    <w:rsid w:val="00263F47"/>
    <w:rsid w:val="002668E2"/>
    <w:rsid w:val="002675F0"/>
    <w:rsid w:val="00270A32"/>
    <w:rsid w:val="00270A73"/>
    <w:rsid w:val="002760EE"/>
    <w:rsid w:val="002762C4"/>
    <w:rsid w:val="002763E4"/>
    <w:rsid w:val="0027673D"/>
    <w:rsid w:val="00276E16"/>
    <w:rsid w:val="00284308"/>
    <w:rsid w:val="002867BC"/>
    <w:rsid w:val="00292D20"/>
    <w:rsid w:val="00293C5E"/>
    <w:rsid w:val="00296A31"/>
    <w:rsid w:val="00296D72"/>
    <w:rsid w:val="002970D0"/>
    <w:rsid w:val="002B456F"/>
    <w:rsid w:val="002B4E35"/>
    <w:rsid w:val="002B6339"/>
    <w:rsid w:val="002B6407"/>
    <w:rsid w:val="002C130E"/>
    <w:rsid w:val="002C1AB8"/>
    <w:rsid w:val="002C5D4B"/>
    <w:rsid w:val="002C74CA"/>
    <w:rsid w:val="002D163E"/>
    <w:rsid w:val="002D60E9"/>
    <w:rsid w:val="002E00EE"/>
    <w:rsid w:val="002E4D49"/>
    <w:rsid w:val="002E7A7B"/>
    <w:rsid w:val="002E7DC8"/>
    <w:rsid w:val="002F075E"/>
    <w:rsid w:val="002F0C88"/>
    <w:rsid w:val="002F3D7F"/>
    <w:rsid w:val="002F4949"/>
    <w:rsid w:val="002F762B"/>
    <w:rsid w:val="00306025"/>
    <w:rsid w:val="00307BF3"/>
    <w:rsid w:val="00307E42"/>
    <w:rsid w:val="00310B39"/>
    <w:rsid w:val="00313FA9"/>
    <w:rsid w:val="00316221"/>
    <w:rsid w:val="003172DC"/>
    <w:rsid w:val="003178A4"/>
    <w:rsid w:val="00321254"/>
    <w:rsid w:val="003230A6"/>
    <w:rsid w:val="003236E3"/>
    <w:rsid w:val="0032573D"/>
    <w:rsid w:val="00326745"/>
    <w:rsid w:val="003276B7"/>
    <w:rsid w:val="0033149E"/>
    <w:rsid w:val="00332C65"/>
    <w:rsid w:val="00334DEF"/>
    <w:rsid w:val="003367F8"/>
    <w:rsid w:val="003372EC"/>
    <w:rsid w:val="003401B8"/>
    <w:rsid w:val="00340C40"/>
    <w:rsid w:val="00341897"/>
    <w:rsid w:val="00350A16"/>
    <w:rsid w:val="00351837"/>
    <w:rsid w:val="0035462D"/>
    <w:rsid w:val="00355F10"/>
    <w:rsid w:val="00356145"/>
    <w:rsid w:val="00356555"/>
    <w:rsid w:val="00356E5B"/>
    <w:rsid w:val="00360897"/>
    <w:rsid w:val="0036267F"/>
    <w:rsid w:val="00370ED0"/>
    <w:rsid w:val="00372A15"/>
    <w:rsid w:val="00374147"/>
    <w:rsid w:val="00376025"/>
    <w:rsid w:val="003765B8"/>
    <w:rsid w:val="003834D9"/>
    <w:rsid w:val="00385FF5"/>
    <w:rsid w:val="00393985"/>
    <w:rsid w:val="00393D6A"/>
    <w:rsid w:val="0039406B"/>
    <w:rsid w:val="00395AA2"/>
    <w:rsid w:val="00396585"/>
    <w:rsid w:val="003977F1"/>
    <w:rsid w:val="003A025E"/>
    <w:rsid w:val="003A2033"/>
    <w:rsid w:val="003A2C6B"/>
    <w:rsid w:val="003A4FCA"/>
    <w:rsid w:val="003A5531"/>
    <w:rsid w:val="003A5678"/>
    <w:rsid w:val="003B0C25"/>
    <w:rsid w:val="003B2937"/>
    <w:rsid w:val="003C3971"/>
    <w:rsid w:val="003C3FB9"/>
    <w:rsid w:val="003C52B1"/>
    <w:rsid w:val="003D5398"/>
    <w:rsid w:val="003D649E"/>
    <w:rsid w:val="003E5AE9"/>
    <w:rsid w:val="003E7F09"/>
    <w:rsid w:val="003F0AA6"/>
    <w:rsid w:val="003F29A8"/>
    <w:rsid w:val="003F2B4E"/>
    <w:rsid w:val="003F4C3E"/>
    <w:rsid w:val="0040013C"/>
    <w:rsid w:val="00406AAE"/>
    <w:rsid w:val="00406B5B"/>
    <w:rsid w:val="00406CFF"/>
    <w:rsid w:val="00412466"/>
    <w:rsid w:val="00412E4F"/>
    <w:rsid w:val="00417221"/>
    <w:rsid w:val="0042028D"/>
    <w:rsid w:val="004229D4"/>
    <w:rsid w:val="00423334"/>
    <w:rsid w:val="0042442C"/>
    <w:rsid w:val="00426813"/>
    <w:rsid w:val="004345EC"/>
    <w:rsid w:val="00435ADD"/>
    <w:rsid w:val="00437759"/>
    <w:rsid w:val="0044404A"/>
    <w:rsid w:val="004452CD"/>
    <w:rsid w:val="004474A8"/>
    <w:rsid w:val="00447A0F"/>
    <w:rsid w:val="00447AAF"/>
    <w:rsid w:val="00453B2A"/>
    <w:rsid w:val="0045639A"/>
    <w:rsid w:val="00457AED"/>
    <w:rsid w:val="00460359"/>
    <w:rsid w:val="0046060A"/>
    <w:rsid w:val="00463EFA"/>
    <w:rsid w:val="004653F5"/>
    <w:rsid w:val="00465515"/>
    <w:rsid w:val="00465EB2"/>
    <w:rsid w:val="0047028C"/>
    <w:rsid w:val="00471F6D"/>
    <w:rsid w:val="004764AB"/>
    <w:rsid w:val="00482409"/>
    <w:rsid w:val="00483790"/>
    <w:rsid w:val="00485FA8"/>
    <w:rsid w:val="00486364"/>
    <w:rsid w:val="004866B5"/>
    <w:rsid w:val="00491DFF"/>
    <w:rsid w:val="00492E6D"/>
    <w:rsid w:val="00494D11"/>
    <w:rsid w:val="0049751D"/>
    <w:rsid w:val="004A144D"/>
    <w:rsid w:val="004A381A"/>
    <w:rsid w:val="004A7E86"/>
    <w:rsid w:val="004B0C80"/>
    <w:rsid w:val="004B4C6F"/>
    <w:rsid w:val="004B73F1"/>
    <w:rsid w:val="004C1BF8"/>
    <w:rsid w:val="004C30AC"/>
    <w:rsid w:val="004D3578"/>
    <w:rsid w:val="004D4362"/>
    <w:rsid w:val="004D4A72"/>
    <w:rsid w:val="004D727E"/>
    <w:rsid w:val="004E1F84"/>
    <w:rsid w:val="004E213A"/>
    <w:rsid w:val="004E2A31"/>
    <w:rsid w:val="004E30C7"/>
    <w:rsid w:val="004E5180"/>
    <w:rsid w:val="004E7065"/>
    <w:rsid w:val="004F0988"/>
    <w:rsid w:val="004F319F"/>
    <w:rsid w:val="004F3340"/>
    <w:rsid w:val="004F46F8"/>
    <w:rsid w:val="004F4F0F"/>
    <w:rsid w:val="004F509F"/>
    <w:rsid w:val="004F6762"/>
    <w:rsid w:val="00507C1B"/>
    <w:rsid w:val="0051032A"/>
    <w:rsid w:val="0051409F"/>
    <w:rsid w:val="0053388B"/>
    <w:rsid w:val="00535773"/>
    <w:rsid w:val="0054219B"/>
    <w:rsid w:val="00543E6C"/>
    <w:rsid w:val="005446A2"/>
    <w:rsid w:val="00547180"/>
    <w:rsid w:val="005510EE"/>
    <w:rsid w:val="005511E0"/>
    <w:rsid w:val="00553F6D"/>
    <w:rsid w:val="00556909"/>
    <w:rsid w:val="00556D70"/>
    <w:rsid w:val="00556E80"/>
    <w:rsid w:val="0056170A"/>
    <w:rsid w:val="00563649"/>
    <w:rsid w:val="00565087"/>
    <w:rsid w:val="0056632F"/>
    <w:rsid w:val="00567C99"/>
    <w:rsid w:val="005708EF"/>
    <w:rsid w:val="00571067"/>
    <w:rsid w:val="00573F9F"/>
    <w:rsid w:val="00576310"/>
    <w:rsid w:val="0057699F"/>
    <w:rsid w:val="005802CB"/>
    <w:rsid w:val="005838F0"/>
    <w:rsid w:val="005857DA"/>
    <w:rsid w:val="00586A5D"/>
    <w:rsid w:val="00590503"/>
    <w:rsid w:val="00590603"/>
    <w:rsid w:val="005906CB"/>
    <w:rsid w:val="00591A9B"/>
    <w:rsid w:val="00592A2A"/>
    <w:rsid w:val="00595F56"/>
    <w:rsid w:val="00597B11"/>
    <w:rsid w:val="005A0A64"/>
    <w:rsid w:val="005A113F"/>
    <w:rsid w:val="005A47D5"/>
    <w:rsid w:val="005A7BFA"/>
    <w:rsid w:val="005B09D4"/>
    <w:rsid w:val="005B2ED6"/>
    <w:rsid w:val="005B618D"/>
    <w:rsid w:val="005B6975"/>
    <w:rsid w:val="005B73B0"/>
    <w:rsid w:val="005C4280"/>
    <w:rsid w:val="005C67DB"/>
    <w:rsid w:val="005D125E"/>
    <w:rsid w:val="005D2E01"/>
    <w:rsid w:val="005D39B6"/>
    <w:rsid w:val="005D6F33"/>
    <w:rsid w:val="005D7526"/>
    <w:rsid w:val="005E097F"/>
    <w:rsid w:val="005E3F34"/>
    <w:rsid w:val="005E4161"/>
    <w:rsid w:val="005E4BB2"/>
    <w:rsid w:val="005E5982"/>
    <w:rsid w:val="005F082E"/>
    <w:rsid w:val="005F1356"/>
    <w:rsid w:val="005F1973"/>
    <w:rsid w:val="005F4E31"/>
    <w:rsid w:val="005F5AC4"/>
    <w:rsid w:val="005F67BE"/>
    <w:rsid w:val="005F788A"/>
    <w:rsid w:val="005F7F5D"/>
    <w:rsid w:val="006001A8"/>
    <w:rsid w:val="00600B4A"/>
    <w:rsid w:val="00602AEA"/>
    <w:rsid w:val="00612D02"/>
    <w:rsid w:val="00614FDF"/>
    <w:rsid w:val="00615661"/>
    <w:rsid w:val="0062159C"/>
    <w:rsid w:val="00622ED4"/>
    <w:rsid w:val="00623B8D"/>
    <w:rsid w:val="006246B0"/>
    <w:rsid w:val="00627FB0"/>
    <w:rsid w:val="006333BF"/>
    <w:rsid w:val="00633EB4"/>
    <w:rsid w:val="0063543D"/>
    <w:rsid w:val="00637A49"/>
    <w:rsid w:val="00643327"/>
    <w:rsid w:val="0064650C"/>
    <w:rsid w:val="00647114"/>
    <w:rsid w:val="0065368B"/>
    <w:rsid w:val="006577A2"/>
    <w:rsid w:val="00664226"/>
    <w:rsid w:val="00664CF6"/>
    <w:rsid w:val="00664DA9"/>
    <w:rsid w:val="00666217"/>
    <w:rsid w:val="006668DD"/>
    <w:rsid w:val="006679B4"/>
    <w:rsid w:val="00671FED"/>
    <w:rsid w:val="0067223B"/>
    <w:rsid w:val="00672D26"/>
    <w:rsid w:val="00673712"/>
    <w:rsid w:val="00682F95"/>
    <w:rsid w:val="0068337A"/>
    <w:rsid w:val="00685C1B"/>
    <w:rsid w:val="00687C3D"/>
    <w:rsid w:val="006912E9"/>
    <w:rsid w:val="006934F9"/>
    <w:rsid w:val="00695C37"/>
    <w:rsid w:val="0069614C"/>
    <w:rsid w:val="00696542"/>
    <w:rsid w:val="006965B9"/>
    <w:rsid w:val="00696934"/>
    <w:rsid w:val="006A0EC3"/>
    <w:rsid w:val="006A106A"/>
    <w:rsid w:val="006A164B"/>
    <w:rsid w:val="006A323F"/>
    <w:rsid w:val="006A5999"/>
    <w:rsid w:val="006B30D0"/>
    <w:rsid w:val="006B5208"/>
    <w:rsid w:val="006B5765"/>
    <w:rsid w:val="006B5FA3"/>
    <w:rsid w:val="006B6B51"/>
    <w:rsid w:val="006B7F99"/>
    <w:rsid w:val="006C03FA"/>
    <w:rsid w:val="006C26FE"/>
    <w:rsid w:val="006C3D95"/>
    <w:rsid w:val="006C6671"/>
    <w:rsid w:val="006C6F6C"/>
    <w:rsid w:val="006C74A1"/>
    <w:rsid w:val="006C7992"/>
    <w:rsid w:val="006D11D1"/>
    <w:rsid w:val="006D4DB2"/>
    <w:rsid w:val="006D5ABE"/>
    <w:rsid w:val="006D66F9"/>
    <w:rsid w:val="006E0B19"/>
    <w:rsid w:val="006E5C86"/>
    <w:rsid w:val="006F53E5"/>
    <w:rsid w:val="006F6B91"/>
    <w:rsid w:val="006F7215"/>
    <w:rsid w:val="006F73B7"/>
    <w:rsid w:val="00701116"/>
    <w:rsid w:val="00703B24"/>
    <w:rsid w:val="0071174C"/>
    <w:rsid w:val="00711ACA"/>
    <w:rsid w:val="00713C44"/>
    <w:rsid w:val="007169A1"/>
    <w:rsid w:val="00717159"/>
    <w:rsid w:val="00717606"/>
    <w:rsid w:val="007205AE"/>
    <w:rsid w:val="0072422D"/>
    <w:rsid w:val="00724DB5"/>
    <w:rsid w:val="00725B33"/>
    <w:rsid w:val="007275C7"/>
    <w:rsid w:val="00733D6D"/>
    <w:rsid w:val="007340B7"/>
    <w:rsid w:val="00734A5B"/>
    <w:rsid w:val="0074022F"/>
    <w:rsid w:val="0074026F"/>
    <w:rsid w:val="00741AE1"/>
    <w:rsid w:val="0074263B"/>
    <w:rsid w:val="007429F6"/>
    <w:rsid w:val="00743A1D"/>
    <w:rsid w:val="00744E76"/>
    <w:rsid w:val="00745730"/>
    <w:rsid w:val="007461A1"/>
    <w:rsid w:val="0075003B"/>
    <w:rsid w:val="007525F7"/>
    <w:rsid w:val="00753937"/>
    <w:rsid w:val="00753CC0"/>
    <w:rsid w:val="00764857"/>
    <w:rsid w:val="00765EA3"/>
    <w:rsid w:val="00770D0C"/>
    <w:rsid w:val="00773CEA"/>
    <w:rsid w:val="00774DA4"/>
    <w:rsid w:val="00775630"/>
    <w:rsid w:val="00776C30"/>
    <w:rsid w:val="0078179A"/>
    <w:rsid w:val="00781F0F"/>
    <w:rsid w:val="00785DC4"/>
    <w:rsid w:val="00786EA3"/>
    <w:rsid w:val="00787FEF"/>
    <w:rsid w:val="00794013"/>
    <w:rsid w:val="00795DCA"/>
    <w:rsid w:val="007A4896"/>
    <w:rsid w:val="007A5EDF"/>
    <w:rsid w:val="007B24C5"/>
    <w:rsid w:val="007B3661"/>
    <w:rsid w:val="007B548D"/>
    <w:rsid w:val="007B600E"/>
    <w:rsid w:val="007B6C97"/>
    <w:rsid w:val="007C0C0B"/>
    <w:rsid w:val="007C3206"/>
    <w:rsid w:val="007C55B3"/>
    <w:rsid w:val="007C7481"/>
    <w:rsid w:val="007D477C"/>
    <w:rsid w:val="007D6D45"/>
    <w:rsid w:val="007E2B11"/>
    <w:rsid w:val="007E3691"/>
    <w:rsid w:val="007E491F"/>
    <w:rsid w:val="007E54ED"/>
    <w:rsid w:val="007E784D"/>
    <w:rsid w:val="007E7A88"/>
    <w:rsid w:val="007F0CAE"/>
    <w:rsid w:val="007F0F4A"/>
    <w:rsid w:val="007F118E"/>
    <w:rsid w:val="007F3261"/>
    <w:rsid w:val="007F432A"/>
    <w:rsid w:val="007F6FD8"/>
    <w:rsid w:val="007F7A6B"/>
    <w:rsid w:val="008007EA"/>
    <w:rsid w:val="008021BC"/>
    <w:rsid w:val="008028A4"/>
    <w:rsid w:val="00805C71"/>
    <w:rsid w:val="008072BD"/>
    <w:rsid w:val="00807D06"/>
    <w:rsid w:val="0081116B"/>
    <w:rsid w:val="008121F0"/>
    <w:rsid w:val="00812CC9"/>
    <w:rsid w:val="00814385"/>
    <w:rsid w:val="00814C71"/>
    <w:rsid w:val="00823A5B"/>
    <w:rsid w:val="008304C9"/>
    <w:rsid w:val="00830747"/>
    <w:rsid w:val="0083369C"/>
    <w:rsid w:val="00835635"/>
    <w:rsid w:val="008364D5"/>
    <w:rsid w:val="008445BE"/>
    <w:rsid w:val="00846FF8"/>
    <w:rsid w:val="008532E3"/>
    <w:rsid w:val="0085657E"/>
    <w:rsid w:val="00861F21"/>
    <w:rsid w:val="00863744"/>
    <w:rsid w:val="00863933"/>
    <w:rsid w:val="00870355"/>
    <w:rsid w:val="008726E9"/>
    <w:rsid w:val="00875F01"/>
    <w:rsid w:val="008768CA"/>
    <w:rsid w:val="00876B77"/>
    <w:rsid w:val="00877816"/>
    <w:rsid w:val="00881100"/>
    <w:rsid w:val="008834D3"/>
    <w:rsid w:val="00885EA7"/>
    <w:rsid w:val="008878F5"/>
    <w:rsid w:val="00891488"/>
    <w:rsid w:val="00891E64"/>
    <w:rsid w:val="008944DC"/>
    <w:rsid w:val="00894749"/>
    <w:rsid w:val="00895E9D"/>
    <w:rsid w:val="00896B59"/>
    <w:rsid w:val="00897F94"/>
    <w:rsid w:val="008A10FC"/>
    <w:rsid w:val="008A4E34"/>
    <w:rsid w:val="008B0796"/>
    <w:rsid w:val="008B2360"/>
    <w:rsid w:val="008B6715"/>
    <w:rsid w:val="008C0107"/>
    <w:rsid w:val="008C384C"/>
    <w:rsid w:val="008D01E5"/>
    <w:rsid w:val="008D2451"/>
    <w:rsid w:val="008D4DE5"/>
    <w:rsid w:val="008D4FEC"/>
    <w:rsid w:val="008D6EBD"/>
    <w:rsid w:val="008E2D68"/>
    <w:rsid w:val="008E6756"/>
    <w:rsid w:val="008F06C5"/>
    <w:rsid w:val="008F2225"/>
    <w:rsid w:val="008F28B5"/>
    <w:rsid w:val="008F7ED8"/>
    <w:rsid w:val="009018DB"/>
    <w:rsid w:val="00901A79"/>
    <w:rsid w:val="0090271F"/>
    <w:rsid w:val="00902741"/>
    <w:rsid w:val="00902E23"/>
    <w:rsid w:val="00906767"/>
    <w:rsid w:val="00910392"/>
    <w:rsid w:val="009114D7"/>
    <w:rsid w:val="0091348E"/>
    <w:rsid w:val="00916642"/>
    <w:rsid w:val="00917CCB"/>
    <w:rsid w:val="009211C1"/>
    <w:rsid w:val="0092126A"/>
    <w:rsid w:val="009212B8"/>
    <w:rsid w:val="0092156C"/>
    <w:rsid w:val="00924B1A"/>
    <w:rsid w:val="009257ED"/>
    <w:rsid w:val="00933FB0"/>
    <w:rsid w:val="00942E32"/>
    <w:rsid w:val="00942EC2"/>
    <w:rsid w:val="00946FD0"/>
    <w:rsid w:val="00947581"/>
    <w:rsid w:val="009503DA"/>
    <w:rsid w:val="00951283"/>
    <w:rsid w:val="00952D13"/>
    <w:rsid w:val="0095303D"/>
    <w:rsid w:val="009538CD"/>
    <w:rsid w:val="0095714B"/>
    <w:rsid w:val="0096570B"/>
    <w:rsid w:val="0097102C"/>
    <w:rsid w:val="00972EF2"/>
    <w:rsid w:val="0097432C"/>
    <w:rsid w:val="00975411"/>
    <w:rsid w:val="00984EB0"/>
    <w:rsid w:val="0098575A"/>
    <w:rsid w:val="00986DCE"/>
    <w:rsid w:val="009912F4"/>
    <w:rsid w:val="00997501"/>
    <w:rsid w:val="00997B9D"/>
    <w:rsid w:val="009A043B"/>
    <w:rsid w:val="009A08DA"/>
    <w:rsid w:val="009A10C8"/>
    <w:rsid w:val="009A2CF1"/>
    <w:rsid w:val="009A3A21"/>
    <w:rsid w:val="009A65BE"/>
    <w:rsid w:val="009A682F"/>
    <w:rsid w:val="009A7766"/>
    <w:rsid w:val="009B2E9F"/>
    <w:rsid w:val="009B6999"/>
    <w:rsid w:val="009C1171"/>
    <w:rsid w:val="009C1654"/>
    <w:rsid w:val="009C27F7"/>
    <w:rsid w:val="009C2E09"/>
    <w:rsid w:val="009C3106"/>
    <w:rsid w:val="009C4AE8"/>
    <w:rsid w:val="009C4AF4"/>
    <w:rsid w:val="009C5A8F"/>
    <w:rsid w:val="009C6405"/>
    <w:rsid w:val="009C6A9F"/>
    <w:rsid w:val="009D2305"/>
    <w:rsid w:val="009D303C"/>
    <w:rsid w:val="009D5CB7"/>
    <w:rsid w:val="009E1E97"/>
    <w:rsid w:val="009E32A3"/>
    <w:rsid w:val="009F37B7"/>
    <w:rsid w:val="009F506A"/>
    <w:rsid w:val="00A002E2"/>
    <w:rsid w:val="00A02921"/>
    <w:rsid w:val="00A0524F"/>
    <w:rsid w:val="00A070E6"/>
    <w:rsid w:val="00A10A82"/>
    <w:rsid w:val="00A10B56"/>
    <w:rsid w:val="00A10F02"/>
    <w:rsid w:val="00A11022"/>
    <w:rsid w:val="00A12F3E"/>
    <w:rsid w:val="00A15B9B"/>
    <w:rsid w:val="00A164B4"/>
    <w:rsid w:val="00A22E8A"/>
    <w:rsid w:val="00A23A60"/>
    <w:rsid w:val="00A24F5E"/>
    <w:rsid w:val="00A25846"/>
    <w:rsid w:val="00A26956"/>
    <w:rsid w:val="00A27486"/>
    <w:rsid w:val="00A3141A"/>
    <w:rsid w:val="00A315A8"/>
    <w:rsid w:val="00A33881"/>
    <w:rsid w:val="00A36C20"/>
    <w:rsid w:val="00A41FED"/>
    <w:rsid w:val="00A442DF"/>
    <w:rsid w:val="00A454E5"/>
    <w:rsid w:val="00A46074"/>
    <w:rsid w:val="00A53327"/>
    <w:rsid w:val="00A53724"/>
    <w:rsid w:val="00A541AB"/>
    <w:rsid w:val="00A55FA7"/>
    <w:rsid w:val="00A56066"/>
    <w:rsid w:val="00A636ED"/>
    <w:rsid w:val="00A65ECC"/>
    <w:rsid w:val="00A67A57"/>
    <w:rsid w:val="00A702FF"/>
    <w:rsid w:val="00A719EE"/>
    <w:rsid w:val="00A72658"/>
    <w:rsid w:val="00A73129"/>
    <w:rsid w:val="00A74241"/>
    <w:rsid w:val="00A76FE8"/>
    <w:rsid w:val="00A82346"/>
    <w:rsid w:val="00A83003"/>
    <w:rsid w:val="00A852FB"/>
    <w:rsid w:val="00A91C88"/>
    <w:rsid w:val="00A91D42"/>
    <w:rsid w:val="00A92BA1"/>
    <w:rsid w:val="00A93060"/>
    <w:rsid w:val="00A94EEE"/>
    <w:rsid w:val="00A95A32"/>
    <w:rsid w:val="00AA11D3"/>
    <w:rsid w:val="00AA1722"/>
    <w:rsid w:val="00AA2345"/>
    <w:rsid w:val="00AA2728"/>
    <w:rsid w:val="00AA3671"/>
    <w:rsid w:val="00AA4ACD"/>
    <w:rsid w:val="00AA6A90"/>
    <w:rsid w:val="00AB03B6"/>
    <w:rsid w:val="00AB4A5D"/>
    <w:rsid w:val="00AB67B0"/>
    <w:rsid w:val="00AC09B4"/>
    <w:rsid w:val="00AC1A72"/>
    <w:rsid w:val="00AC1D99"/>
    <w:rsid w:val="00AC3BD7"/>
    <w:rsid w:val="00AC6BC6"/>
    <w:rsid w:val="00AD034D"/>
    <w:rsid w:val="00AD08F9"/>
    <w:rsid w:val="00AD0CAD"/>
    <w:rsid w:val="00AD4596"/>
    <w:rsid w:val="00AD5A40"/>
    <w:rsid w:val="00AD714C"/>
    <w:rsid w:val="00AE1EF9"/>
    <w:rsid w:val="00AE2DA3"/>
    <w:rsid w:val="00AE2F61"/>
    <w:rsid w:val="00AE3269"/>
    <w:rsid w:val="00AE3E7C"/>
    <w:rsid w:val="00AE65E2"/>
    <w:rsid w:val="00AF1460"/>
    <w:rsid w:val="00AF2720"/>
    <w:rsid w:val="00AF77DF"/>
    <w:rsid w:val="00B00144"/>
    <w:rsid w:val="00B00C0C"/>
    <w:rsid w:val="00B01130"/>
    <w:rsid w:val="00B04BE4"/>
    <w:rsid w:val="00B061F1"/>
    <w:rsid w:val="00B102DA"/>
    <w:rsid w:val="00B104EF"/>
    <w:rsid w:val="00B11673"/>
    <w:rsid w:val="00B123F6"/>
    <w:rsid w:val="00B134E6"/>
    <w:rsid w:val="00B13834"/>
    <w:rsid w:val="00B13D00"/>
    <w:rsid w:val="00B14E43"/>
    <w:rsid w:val="00B15449"/>
    <w:rsid w:val="00B175CB"/>
    <w:rsid w:val="00B17DA3"/>
    <w:rsid w:val="00B2180F"/>
    <w:rsid w:val="00B219AC"/>
    <w:rsid w:val="00B244A3"/>
    <w:rsid w:val="00B302DB"/>
    <w:rsid w:val="00B3151E"/>
    <w:rsid w:val="00B321C4"/>
    <w:rsid w:val="00B33F95"/>
    <w:rsid w:val="00B343CD"/>
    <w:rsid w:val="00B35A89"/>
    <w:rsid w:val="00B42CF8"/>
    <w:rsid w:val="00B469D8"/>
    <w:rsid w:val="00B46FFF"/>
    <w:rsid w:val="00B550C1"/>
    <w:rsid w:val="00B603B1"/>
    <w:rsid w:val="00B60CBC"/>
    <w:rsid w:val="00B61889"/>
    <w:rsid w:val="00B61A1E"/>
    <w:rsid w:val="00B6310B"/>
    <w:rsid w:val="00B663DB"/>
    <w:rsid w:val="00B715BB"/>
    <w:rsid w:val="00B740AC"/>
    <w:rsid w:val="00B76A4A"/>
    <w:rsid w:val="00B76B87"/>
    <w:rsid w:val="00B861BD"/>
    <w:rsid w:val="00B862B7"/>
    <w:rsid w:val="00B8674A"/>
    <w:rsid w:val="00B9228E"/>
    <w:rsid w:val="00B93086"/>
    <w:rsid w:val="00B94F66"/>
    <w:rsid w:val="00BA0838"/>
    <w:rsid w:val="00BA1444"/>
    <w:rsid w:val="00BA19ED"/>
    <w:rsid w:val="00BA4B8D"/>
    <w:rsid w:val="00BA54AF"/>
    <w:rsid w:val="00BA7762"/>
    <w:rsid w:val="00BB010D"/>
    <w:rsid w:val="00BB19B6"/>
    <w:rsid w:val="00BB53CC"/>
    <w:rsid w:val="00BC0F7D"/>
    <w:rsid w:val="00BC1B8D"/>
    <w:rsid w:val="00BC2ECB"/>
    <w:rsid w:val="00BC604F"/>
    <w:rsid w:val="00BD0EED"/>
    <w:rsid w:val="00BD1B0E"/>
    <w:rsid w:val="00BD1DE5"/>
    <w:rsid w:val="00BD31E9"/>
    <w:rsid w:val="00BD7D31"/>
    <w:rsid w:val="00BE2184"/>
    <w:rsid w:val="00BE2EEB"/>
    <w:rsid w:val="00BE3255"/>
    <w:rsid w:val="00BE3786"/>
    <w:rsid w:val="00BE40B2"/>
    <w:rsid w:val="00BE4343"/>
    <w:rsid w:val="00BE54FB"/>
    <w:rsid w:val="00BE6900"/>
    <w:rsid w:val="00BF0197"/>
    <w:rsid w:val="00BF128E"/>
    <w:rsid w:val="00BF370B"/>
    <w:rsid w:val="00BF4328"/>
    <w:rsid w:val="00BF4627"/>
    <w:rsid w:val="00C0413D"/>
    <w:rsid w:val="00C05551"/>
    <w:rsid w:val="00C05787"/>
    <w:rsid w:val="00C074DD"/>
    <w:rsid w:val="00C10BC3"/>
    <w:rsid w:val="00C12B23"/>
    <w:rsid w:val="00C1496A"/>
    <w:rsid w:val="00C15EEE"/>
    <w:rsid w:val="00C25C5E"/>
    <w:rsid w:val="00C27EA4"/>
    <w:rsid w:val="00C33079"/>
    <w:rsid w:val="00C37273"/>
    <w:rsid w:val="00C4031F"/>
    <w:rsid w:val="00C41F08"/>
    <w:rsid w:val="00C45231"/>
    <w:rsid w:val="00C473F0"/>
    <w:rsid w:val="00C50A78"/>
    <w:rsid w:val="00C51CA1"/>
    <w:rsid w:val="00C551FF"/>
    <w:rsid w:val="00C57271"/>
    <w:rsid w:val="00C60E96"/>
    <w:rsid w:val="00C6169C"/>
    <w:rsid w:val="00C61717"/>
    <w:rsid w:val="00C61C5A"/>
    <w:rsid w:val="00C6238C"/>
    <w:rsid w:val="00C62FD1"/>
    <w:rsid w:val="00C65A0D"/>
    <w:rsid w:val="00C667FC"/>
    <w:rsid w:val="00C668E7"/>
    <w:rsid w:val="00C67C6F"/>
    <w:rsid w:val="00C72833"/>
    <w:rsid w:val="00C76334"/>
    <w:rsid w:val="00C80F1D"/>
    <w:rsid w:val="00C80F9C"/>
    <w:rsid w:val="00C81891"/>
    <w:rsid w:val="00C853B9"/>
    <w:rsid w:val="00C8656F"/>
    <w:rsid w:val="00C91962"/>
    <w:rsid w:val="00C92F46"/>
    <w:rsid w:val="00C93F40"/>
    <w:rsid w:val="00C9436A"/>
    <w:rsid w:val="00C95F74"/>
    <w:rsid w:val="00CA3D0C"/>
    <w:rsid w:val="00CA5586"/>
    <w:rsid w:val="00CA744A"/>
    <w:rsid w:val="00CA7A5E"/>
    <w:rsid w:val="00CB097B"/>
    <w:rsid w:val="00CB14E4"/>
    <w:rsid w:val="00CB6982"/>
    <w:rsid w:val="00CC2198"/>
    <w:rsid w:val="00CC5235"/>
    <w:rsid w:val="00CC523B"/>
    <w:rsid w:val="00CD040F"/>
    <w:rsid w:val="00CD347B"/>
    <w:rsid w:val="00CD3862"/>
    <w:rsid w:val="00CE0FE5"/>
    <w:rsid w:val="00CE1569"/>
    <w:rsid w:val="00CE23C2"/>
    <w:rsid w:val="00CE5238"/>
    <w:rsid w:val="00CE65A2"/>
    <w:rsid w:val="00CE65C7"/>
    <w:rsid w:val="00CF1A49"/>
    <w:rsid w:val="00CF23C8"/>
    <w:rsid w:val="00CF6CE4"/>
    <w:rsid w:val="00CF788B"/>
    <w:rsid w:val="00D002EC"/>
    <w:rsid w:val="00D04855"/>
    <w:rsid w:val="00D101EF"/>
    <w:rsid w:val="00D117B0"/>
    <w:rsid w:val="00D131D2"/>
    <w:rsid w:val="00D16EF6"/>
    <w:rsid w:val="00D179A2"/>
    <w:rsid w:val="00D20FBB"/>
    <w:rsid w:val="00D21DEB"/>
    <w:rsid w:val="00D246D0"/>
    <w:rsid w:val="00D25FDD"/>
    <w:rsid w:val="00D2606C"/>
    <w:rsid w:val="00D26A5C"/>
    <w:rsid w:val="00D3059F"/>
    <w:rsid w:val="00D34C61"/>
    <w:rsid w:val="00D4194F"/>
    <w:rsid w:val="00D441FA"/>
    <w:rsid w:val="00D50BB5"/>
    <w:rsid w:val="00D50D2C"/>
    <w:rsid w:val="00D51F13"/>
    <w:rsid w:val="00D53333"/>
    <w:rsid w:val="00D53C3E"/>
    <w:rsid w:val="00D542AD"/>
    <w:rsid w:val="00D57972"/>
    <w:rsid w:val="00D61D1F"/>
    <w:rsid w:val="00D65E99"/>
    <w:rsid w:val="00D675A9"/>
    <w:rsid w:val="00D7018C"/>
    <w:rsid w:val="00D7130C"/>
    <w:rsid w:val="00D72480"/>
    <w:rsid w:val="00D72ACD"/>
    <w:rsid w:val="00D738D6"/>
    <w:rsid w:val="00D741A0"/>
    <w:rsid w:val="00D755EB"/>
    <w:rsid w:val="00D76048"/>
    <w:rsid w:val="00D77F4E"/>
    <w:rsid w:val="00D80623"/>
    <w:rsid w:val="00D8197D"/>
    <w:rsid w:val="00D8222C"/>
    <w:rsid w:val="00D82E6F"/>
    <w:rsid w:val="00D87E00"/>
    <w:rsid w:val="00D9045B"/>
    <w:rsid w:val="00D906AA"/>
    <w:rsid w:val="00D9134D"/>
    <w:rsid w:val="00D926EC"/>
    <w:rsid w:val="00D9470F"/>
    <w:rsid w:val="00D964EA"/>
    <w:rsid w:val="00DA1FF1"/>
    <w:rsid w:val="00DA295B"/>
    <w:rsid w:val="00DA34F4"/>
    <w:rsid w:val="00DA5F96"/>
    <w:rsid w:val="00DA7A03"/>
    <w:rsid w:val="00DB1410"/>
    <w:rsid w:val="00DB1818"/>
    <w:rsid w:val="00DB49EC"/>
    <w:rsid w:val="00DB4E6E"/>
    <w:rsid w:val="00DC309B"/>
    <w:rsid w:val="00DC4DA2"/>
    <w:rsid w:val="00DD229E"/>
    <w:rsid w:val="00DD362C"/>
    <w:rsid w:val="00DD43C9"/>
    <w:rsid w:val="00DD4C17"/>
    <w:rsid w:val="00DD74A5"/>
    <w:rsid w:val="00DE2C5B"/>
    <w:rsid w:val="00DE3245"/>
    <w:rsid w:val="00DE6F61"/>
    <w:rsid w:val="00DF0721"/>
    <w:rsid w:val="00DF0843"/>
    <w:rsid w:val="00DF2B1F"/>
    <w:rsid w:val="00DF386F"/>
    <w:rsid w:val="00DF4810"/>
    <w:rsid w:val="00DF5325"/>
    <w:rsid w:val="00DF62CD"/>
    <w:rsid w:val="00E023E7"/>
    <w:rsid w:val="00E071E4"/>
    <w:rsid w:val="00E16509"/>
    <w:rsid w:val="00E223C8"/>
    <w:rsid w:val="00E24FB2"/>
    <w:rsid w:val="00E25F02"/>
    <w:rsid w:val="00E30371"/>
    <w:rsid w:val="00E30B4A"/>
    <w:rsid w:val="00E31064"/>
    <w:rsid w:val="00E31075"/>
    <w:rsid w:val="00E31670"/>
    <w:rsid w:val="00E325BF"/>
    <w:rsid w:val="00E437BC"/>
    <w:rsid w:val="00E43A96"/>
    <w:rsid w:val="00E43B84"/>
    <w:rsid w:val="00E44582"/>
    <w:rsid w:val="00E44E6D"/>
    <w:rsid w:val="00E45A8F"/>
    <w:rsid w:val="00E5129E"/>
    <w:rsid w:val="00E569B7"/>
    <w:rsid w:val="00E60A23"/>
    <w:rsid w:val="00E65F87"/>
    <w:rsid w:val="00E66162"/>
    <w:rsid w:val="00E670C3"/>
    <w:rsid w:val="00E7144F"/>
    <w:rsid w:val="00E7445B"/>
    <w:rsid w:val="00E76794"/>
    <w:rsid w:val="00E77645"/>
    <w:rsid w:val="00E77840"/>
    <w:rsid w:val="00E834BF"/>
    <w:rsid w:val="00E84B05"/>
    <w:rsid w:val="00E870F1"/>
    <w:rsid w:val="00E87518"/>
    <w:rsid w:val="00E9437B"/>
    <w:rsid w:val="00E950B7"/>
    <w:rsid w:val="00E9524F"/>
    <w:rsid w:val="00E97797"/>
    <w:rsid w:val="00EA0CA3"/>
    <w:rsid w:val="00EA15B0"/>
    <w:rsid w:val="00EA5EA7"/>
    <w:rsid w:val="00EA712D"/>
    <w:rsid w:val="00EA7758"/>
    <w:rsid w:val="00EA7B03"/>
    <w:rsid w:val="00EB00B8"/>
    <w:rsid w:val="00EB17E9"/>
    <w:rsid w:val="00EB1AC4"/>
    <w:rsid w:val="00EC1FBA"/>
    <w:rsid w:val="00EC2073"/>
    <w:rsid w:val="00EC3F8B"/>
    <w:rsid w:val="00EC4544"/>
    <w:rsid w:val="00EC4A25"/>
    <w:rsid w:val="00EC5AD8"/>
    <w:rsid w:val="00EC69BE"/>
    <w:rsid w:val="00ED0EE9"/>
    <w:rsid w:val="00ED1CD2"/>
    <w:rsid w:val="00ED497A"/>
    <w:rsid w:val="00ED4A83"/>
    <w:rsid w:val="00EE01AA"/>
    <w:rsid w:val="00EE061E"/>
    <w:rsid w:val="00EE73BD"/>
    <w:rsid w:val="00EF608C"/>
    <w:rsid w:val="00F019FF"/>
    <w:rsid w:val="00F025A2"/>
    <w:rsid w:val="00F04555"/>
    <w:rsid w:val="00F04712"/>
    <w:rsid w:val="00F05CD2"/>
    <w:rsid w:val="00F13360"/>
    <w:rsid w:val="00F17013"/>
    <w:rsid w:val="00F20DBF"/>
    <w:rsid w:val="00F22EC7"/>
    <w:rsid w:val="00F23517"/>
    <w:rsid w:val="00F23D87"/>
    <w:rsid w:val="00F24860"/>
    <w:rsid w:val="00F325C8"/>
    <w:rsid w:val="00F34523"/>
    <w:rsid w:val="00F369DC"/>
    <w:rsid w:val="00F37FCE"/>
    <w:rsid w:val="00F4029E"/>
    <w:rsid w:val="00F436EC"/>
    <w:rsid w:val="00F44AC2"/>
    <w:rsid w:val="00F45E08"/>
    <w:rsid w:val="00F51BA8"/>
    <w:rsid w:val="00F524FB"/>
    <w:rsid w:val="00F52945"/>
    <w:rsid w:val="00F5362E"/>
    <w:rsid w:val="00F544A3"/>
    <w:rsid w:val="00F60F0B"/>
    <w:rsid w:val="00F61DBF"/>
    <w:rsid w:val="00F61E59"/>
    <w:rsid w:val="00F638ED"/>
    <w:rsid w:val="00F63B43"/>
    <w:rsid w:val="00F653B8"/>
    <w:rsid w:val="00F74645"/>
    <w:rsid w:val="00F75A79"/>
    <w:rsid w:val="00F8092D"/>
    <w:rsid w:val="00F85558"/>
    <w:rsid w:val="00F9008D"/>
    <w:rsid w:val="00F93D21"/>
    <w:rsid w:val="00F94833"/>
    <w:rsid w:val="00F94E1C"/>
    <w:rsid w:val="00FA072F"/>
    <w:rsid w:val="00FA0D74"/>
    <w:rsid w:val="00FA1266"/>
    <w:rsid w:val="00FA5F44"/>
    <w:rsid w:val="00FB5579"/>
    <w:rsid w:val="00FC0456"/>
    <w:rsid w:val="00FC1192"/>
    <w:rsid w:val="00FC20BC"/>
    <w:rsid w:val="00FC6250"/>
    <w:rsid w:val="00FC7AEE"/>
    <w:rsid w:val="00FD017C"/>
    <w:rsid w:val="00FD3141"/>
    <w:rsid w:val="00FD628F"/>
    <w:rsid w:val="00FD7D95"/>
    <w:rsid w:val="00FE1B9E"/>
    <w:rsid w:val="00FE3331"/>
    <w:rsid w:val="00FE5659"/>
    <w:rsid w:val="00FE724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5CB7"/>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F5362E"/>
    <w:rPr>
      <w:rFonts w:ascii="Arial" w:hAnsi="Arial"/>
      <w:sz w:val="36"/>
      <w:lang w:val="en-GB" w:eastAsia="en-US"/>
    </w:rPr>
  </w:style>
  <w:style w:type="character" w:customStyle="1" w:styleId="NOZchn">
    <w:name w:val="NO Zchn"/>
    <w:link w:val="NO"/>
    <w:rsid w:val="00600B4A"/>
    <w:rPr>
      <w:lang w:val="en-GB" w:eastAsia="en-US"/>
    </w:rPr>
  </w:style>
  <w:style w:type="character" w:styleId="CommentReference">
    <w:name w:val="annotation reference"/>
    <w:rsid w:val="00BE54FB"/>
    <w:rPr>
      <w:sz w:val="16"/>
      <w:szCs w:val="16"/>
    </w:rPr>
  </w:style>
  <w:style w:type="paragraph" w:styleId="CommentText">
    <w:name w:val="annotation text"/>
    <w:basedOn w:val="Normal"/>
    <w:link w:val="CommentTextChar"/>
    <w:rsid w:val="00BE54FB"/>
  </w:style>
  <w:style w:type="character" w:customStyle="1" w:styleId="CommentTextChar">
    <w:name w:val="Comment Text Char"/>
    <w:link w:val="CommentText"/>
    <w:rsid w:val="00BE54FB"/>
    <w:rPr>
      <w:lang w:val="en-GB" w:eastAsia="en-US"/>
    </w:rPr>
  </w:style>
  <w:style w:type="paragraph" w:styleId="CommentSubject">
    <w:name w:val="annotation subject"/>
    <w:basedOn w:val="CommentText"/>
    <w:next w:val="CommentText"/>
    <w:link w:val="CommentSubjectChar"/>
    <w:rsid w:val="00BE54FB"/>
    <w:rPr>
      <w:b/>
      <w:bCs/>
    </w:rPr>
  </w:style>
  <w:style w:type="character" w:customStyle="1" w:styleId="CommentSubjectChar">
    <w:name w:val="Comment Subject Char"/>
    <w:link w:val="CommentSubject"/>
    <w:rsid w:val="00BE54FB"/>
    <w:rPr>
      <w:b/>
      <w:bCs/>
      <w:lang w:val="en-GB" w:eastAsia="en-US"/>
    </w:rPr>
  </w:style>
  <w:style w:type="paragraph" w:styleId="Revision">
    <w:name w:val="Revision"/>
    <w:hidden/>
    <w:uiPriority w:val="99"/>
    <w:semiHidden/>
    <w:rsid w:val="00795DCA"/>
    <w:rPr>
      <w:lang w:val="en-GB" w:eastAsia="en-US"/>
    </w:rPr>
  </w:style>
  <w:style w:type="character" w:customStyle="1" w:styleId="Code">
    <w:name w:val="Code"/>
    <w:uiPriority w:val="1"/>
    <w:qFormat/>
    <w:rsid w:val="00812CC9"/>
    <w:rPr>
      <w:rFonts w:ascii="Arial" w:hAnsi="Arial"/>
      <w:i/>
      <w:sz w:val="18"/>
      <w:bdr w:val="none" w:sz="0" w:space="0" w:color="auto"/>
      <w:shd w:val="clear" w:color="auto" w:fill="auto"/>
    </w:rPr>
  </w:style>
  <w:style w:type="character" w:customStyle="1" w:styleId="Heading3Char">
    <w:name w:val="Heading 3 Char"/>
    <w:link w:val="Heading3"/>
    <w:rsid w:val="001D5BDB"/>
    <w:rPr>
      <w:rFonts w:ascii="Arial" w:hAnsi="Arial"/>
      <w:sz w:val="28"/>
      <w:lang w:val="en-GB" w:eastAsia="en-US"/>
    </w:rPr>
  </w:style>
  <w:style w:type="character" w:customStyle="1" w:styleId="Heading2Char">
    <w:name w:val="Heading 2 Char"/>
    <w:link w:val="Heading2"/>
    <w:rsid w:val="005F5AC4"/>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496</TotalTime>
  <Pages>15</Pages>
  <Words>2362</Words>
  <Characters>13466</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15797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LoC</cp:lastModifiedBy>
  <cp:revision>82</cp:revision>
  <cp:lastPrinted>2019-02-25T14:05:00Z</cp:lastPrinted>
  <dcterms:created xsi:type="dcterms:W3CDTF">2021-08-04T05:31:00Z</dcterms:created>
  <dcterms:modified xsi:type="dcterms:W3CDTF">2021-08-04T18:13:00Z</dcterms:modified>
</cp:coreProperties>
</file>